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A9E54C" w14:textId="7495535C" w:rsidR="007E10A0" w:rsidRDefault="007E10A0" w:rsidP="007E10A0">
      <w:pPr>
        <w:pStyle w:val="LSHeader"/>
        <w:tabs>
          <w:tab w:val="clear" w:pos="9781"/>
          <w:tab w:val="right" w:pos="9638"/>
        </w:tabs>
        <w:rPr>
          <w:rFonts w:cs="Arial"/>
        </w:rPr>
      </w:pPr>
      <w:bookmarkStart w:id="0" w:name="_GoBack"/>
      <w:bookmarkEnd w:id="0"/>
      <w:r>
        <w:rPr>
          <w:rFonts w:cs="Arial"/>
        </w:rPr>
        <w:t>SA WG2 Meeting #S2-17</w:t>
      </w:r>
      <w:r w:rsidR="00DB4ED1">
        <w:rPr>
          <w:rFonts w:cs="Arial"/>
        </w:rPr>
        <w:t>1</w:t>
      </w:r>
      <w:r>
        <w:rPr>
          <w:rFonts w:cs="Arial"/>
        </w:rPr>
        <w:tab/>
      </w:r>
      <w:r w:rsidR="00E724BA" w:rsidRPr="00E724BA">
        <w:rPr>
          <w:rFonts w:cs="Arial"/>
        </w:rPr>
        <w:t>S2-250849</w:t>
      </w:r>
      <w:r w:rsidR="000B351B">
        <w:rPr>
          <w:rFonts w:cs="Arial"/>
        </w:rPr>
        <w:t>8</w:t>
      </w:r>
    </w:p>
    <w:p w14:paraId="7ECE7E54" w14:textId="05C1FCCB" w:rsidR="007E10A0" w:rsidRDefault="00E724BA" w:rsidP="007E10A0">
      <w:pPr>
        <w:pStyle w:val="LSHeader"/>
        <w:pBdr>
          <w:bottom w:val="single" w:sz="6" w:space="0" w:color="auto"/>
        </w:pBdr>
        <w:tabs>
          <w:tab w:val="clear" w:pos="9781"/>
          <w:tab w:val="right" w:pos="9638"/>
        </w:tabs>
        <w:rPr>
          <w:rFonts w:cs="Arial"/>
        </w:rPr>
      </w:pPr>
      <w:r w:rsidRPr="00E724BA">
        <w:rPr>
          <w:rFonts w:cs="Arial"/>
        </w:rPr>
        <w:t>13 - 17 October, 2025, Wuhan, China</w:t>
      </w:r>
    </w:p>
    <w:p w14:paraId="30C444D4" w14:textId="63CCFE46" w:rsidR="00440983" w:rsidRPr="00F73301" w:rsidRDefault="00440983" w:rsidP="001D1E8D">
      <w:pPr>
        <w:ind w:left="2127" w:hanging="2127"/>
        <w:rPr>
          <w:rFonts w:ascii="Arial" w:eastAsia="MS Mincho" w:hAnsi="Arial" w:cs="Arial"/>
          <w:b/>
          <w:lang w:eastAsia="ko-KR"/>
        </w:rPr>
      </w:pPr>
      <w:r w:rsidRPr="00F73301">
        <w:rPr>
          <w:rFonts w:ascii="Arial" w:hAnsi="Arial" w:cs="Arial"/>
          <w:b/>
        </w:rPr>
        <w:t>Source:</w:t>
      </w:r>
      <w:r w:rsidRPr="00F73301">
        <w:rPr>
          <w:rFonts w:ascii="Arial" w:hAnsi="Arial" w:cs="Arial"/>
          <w:b/>
        </w:rPr>
        <w:tab/>
      </w:r>
      <w:r w:rsidR="006963C9" w:rsidRPr="00F73301">
        <w:rPr>
          <w:rFonts w:ascii="Arial" w:hAnsi="Arial" w:cs="Arial"/>
          <w:b/>
        </w:rPr>
        <w:t>Samsung</w:t>
      </w:r>
      <w:r w:rsidR="00767289">
        <w:rPr>
          <w:rFonts w:ascii="Arial" w:hAnsi="Arial" w:cs="Arial"/>
          <w:b/>
        </w:rPr>
        <w:t xml:space="preserve">, </w:t>
      </w:r>
      <w:r w:rsidR="00767289" w:rsidRPr="00767289">
        <w:rPr>
          <w:rFonts w:ascii="Arial" w:hAnsi="Arial" w:cs="Arial"/>
          <w:b/>
        </w:rPr>
        <w:t xml:space="preserve">SK Telecom </w:t>
      </w:r>
    </w:p>
    <w:p w14:paraId="4CE5D210" w14:textId="3D048E3C" w:rsidR="006725B9" w:rsidRPr="00F73301" w:rsidRDefault="00440983" w:rsidP="00F46AEA">
      <w:pPr>
        <w:ind w:left="2127" w:hanging="2127"/>
        <w:rPr>
          <w:rFonts w:ascii="Arial" w:hAnsi="Arial" w:cs="Arial"/>
          <w:b/>
        </w:rPr>
      </w:pPr>
      <w:r w:rsidRPr="00F73301">
        <w:rPr>
          <w:rFonts w:ascii="Arial" w:hAnsi="Arial" w:cs="Arial"/>
          <w:b/>
        </w:rPr>
        <w:t>Title:</w:t>
      </w:r>
      <w:r w:rsidRPr="00F73301">
        <w:rPr>
          <w:rFonts w:ascii="Arial" w:hAnsi="Arial" w:cs="Arial"/>
          <w:b/>
        </w:rPr>
        <w:tab/>
      </w:r>
      <w:r w:rsidR="000B351B" w:rsidRPr="000B351B">
        <w:rPr>
          <w:rFonts w:ascii="Arial" w:hAnsi="Arial" w:cs="Arial"/>
          <w:b/>
        </w:rPr>
        <w:t xml:space="preserve">KI#2 Sol#27 update to remove ENs </w:t>
      </w:r>
    </w:p>
    <w:p w14:paraId="061BCD9F" w14:textId="77777777" w:rsidR="00440983" w:rsidRPr="00F73301" w:rsidRDefault="00440983">
      <w:pPr>
        <w:ind w:left="2127" w:hanging="2127"/>
        <w:rPr>
          <w:rFonts w:ascii="Arial" w:hAnsi="Arial" w:cs="Arial"/>
          <w:b/>
        </w:rPr>
      </w:pPr>
      <w:r w:rsidRPr="00F73301">
        <w:rPr>
          <w:rFonts w:ascii="Arial" w:hAnsi="Arial" w:cs="Arial"/>
          <w:b/>
        </w:rPr>
        <w:t>Document for:</w:t>
      </w:r>
      <w:r w:rsidRPr="00F73301">
        <w:rPr>
          <w:rFonts w:ascii="Arial" w:hAnsi="Arial" w:cs="Arial"/>
          <w:b/>
        </w:rPr>
        <w:tab/>
      </w:r>
      <w:r w:rsidR="00F70E87" w:rsidRPr="00F73301">
        <w:rPr>
          <w:rFonts w:ascii="Arial" w:hAnsi="Arial" w:cs="Arial"/>
          <w:b/>
        </w:rPr>
        <w:t>Approval</w:t>
      </w:r>
    </w:p>
    <w:p w14:paraId="73AC0C39" w14:textId="662269D2" w:rsidR="00440983" w:rsidRPr="00F73301" w:rsidRDefault="00440983">
      <w:pPr>
        <w:ind w:left="2127" w:hanging="2127"/>
        <w:rPr>
          <w:rFonts w:ascii="Arial" w:hAnsi="Arial" w:cs="Arial"/>
          <w:b/>
        </w:rPr>
      </w:pPr>
      <w:r w:rsidRPr="00F73301">
        <w:rPr>
          <w:rFonts w:ascii="Arial" w:hAnsi="Arial" w:cs="Arial"/>
          <w:b/>
        </w:rPr>
        <w:t>Agenda Item:</w:t>
      </w:r>
      <w:r w:rsidRPr="00F73301">
        <w:rPr>
          <w:rFonts w:ascii="Arial" w:hAnsi="Arial" w:cs="Arial"/>
          <w:b/>
        </w:rPr>
        <w:tab/>
      </w:r>
      <w:r w:rsidR="00D95DDA" w:rsidRPr="00F73301">
        <w:rPr>
          <w:rFonts w:ascii="Arial" w:hAnsi="Arial" w:cs="Arial"/>
          <w:b/>
        </w:rPr>
        <w:t>20.3.1</w:t>
      </w:r>
    </w:p>
    <w:p w14:paraId="2A5DE124" w14:textId="35F14706" w:rsidR="00440983" w:rsidRPr="00F73301" w:rsidRDefault="00440983">
      <w:pPr>
        <w:ind w:left="2127" w:hanging="2127"/>
        <w:rPr>
          <w:rFonts w:ascii="Arial" w:hAnsi="Arial" w:cs="Arial"/>
          <w:b/>
        </w:rPr>
      </w:pPr>
      <w:r w:rsidRPr="00F73301">
        <w:rPr>
          <w:rFonts w:ascii="Arial" w:hAnsi="Arial" w:cs="Arial"/>
          <w:b/>
        </w:rPr>
        <w:t>Work Item / Release:</w:t>
      </w:r>
      <w:r w:rsidRPr="00F73301">
        <w:rPr>
          <w:rFonts w:ascii="Arial" w:hAnsi="Arial" w:cs="Arial"/>
          <w:b/>
        </w:rPr>
        <w:tab/>
      </w:r>
      <w:r w:rsidR="00D95DDA" w:rsidRPr="00F73301">
        <w:rPr>
          <w:rFonts w:ascii="Arial" w:hAnsi="Arial" w:cs="Arial"/>
          <w:b/>
        </w:rPr>
        <w:t>FS_AIML_CN_Ph2</w:t>
      </w:r>
      <w:r w:rsidR="008F28E1" w:rsidRPr="00F73301">
        <w:rPr>
          <w:rFonts w:ascii="Arial" w:hAnsi="Arial" w:cs="Arial"/>
          <w:b/>
        </w:rPr>
        <w:t xml:space="preserve"> </w:t>
      </w:r>
      <w:r w:rsidR="0026033C" w:rsidRPr="00F73301">
        <w:rPr>
          <w:rFonts w:ascii="Arial" w:hAnsi="Arial" w:cs="Arial"/>
          <w:b/>
        </w:rPr>
        <w:t>/Rel-</w:t>
      </w:r>
      <w:r w:rsidR="00D95DDA" w:rsidRPr="00F73301">
        <w:rPr>
          <w:rFonts w:ascii="Arial" w:hAnsi="Arial" w:cs="Arial"/>
          <w:b/>
        </w:rPr>
        <w:t>20</w:t>
      </w:r>
    </w:p>
    <w:p w14:paraId="21907C5F" w14:textId="77777777" w:rsidR="000B351B" w:rsidRDefault="000B351B" w:rsidP="001E091E">
      <w:pPr>
        <w:rPr>
          <w:rFonts w:ascii="Arial" w:hAnsi="Arial" w:cs="Arial"/>
          <w:color w:val="auto"/>
        </w:rPr>
      </w:pPr>
      <w:r w:rsidRPr="00F73301">
        <w:rPr>
          <w:rFonts w:ascii="Arial" w:hAnsi="Arial" w:cs="Arial"/>
          <w:i/>
          <w:color w:val="auto"/>
        </w:rPr>
        <w:t>Abstract of the contribution: This contribution proposes</w:t>
      </w:r>
      <w:r>
        <w:rPr>
          <w:rFonts w:ascii="Arial" w:hAnsi="Arial" w:cs="Arial"/>
          <w:i/>
          <w:color w:val="auto"/>
        </w:rPr>
        <w:t xml:space="preserve"> </w:t>
      </w:r>
      <w:r w:rsidRPr="00A60DD7">
        <w:rPr>
          <w:rFonts w:ascii="Arial" w:hAnsi="Arial" w:cs="Arial"/>
          <w:i/>
          <w:color w:val="auto"/>
        </w:rPr>
        <w:t>updates to sol#27 to remove ENs</w:t>
      </w:r>
      <w:r>
        <w:rPr>
          <w:rFonts w:ascii="Arial" w:hAnsi="Arial" w:cs="Arial"/>
          <w:color w:val="auto"/>
        </w:rPr>
        <w:t>.</w:t>
      </w:r>
    </w:p>
    <w:p w14:paraId="16B7C4FA" w14:textId="77777777" w:rsidR="00C0291E" w:rsidRPr="00F73301" w:rsidRDefault="00660272" w:rsidP="00DD1A09">
      <w:pPr>
        <w:pStyle w:val="Heading1"/>
        <w:numPr>
          <w:ilvl w:val="0"/>
          <w:numId w:val="15"/>
        </w:numPr>
        <w:rPr>
          <w:lang w:eastAsia="ko-KR"/>
        </w:rPr>
      </w:pPr>
      <w:r w:rsidRPr="00F73301">
        <w:rPr>
          <w:lang w:eastAsia="ko-KR"/>
        </w:rPr>
        <w:t>Discussion</w:t>
      </w:r>
      <w:r w:rsidR="008C25BC" w:rsidRPr="00F73301">
        <w:rPr>
          <w:lang w:eastAsia="ko-KR"/>
        </w:rPr>
        <w:t xml:space="preserve"> </w:t>
      </w:r>
    </w:p>
    <w:p w14:paraId="10D38538" w14:textId="77777777" w:rsidR="00C63120" w:rsidRDefault="00C63120" w:rsidP="00C63120">
      <w:pPr>
        <w:rPr>
          <w:color w:val="auto"/>
        </w:rPr>
      </w:pPr>
      <w:r>
        <w:rPr>
          <w:color w:val="auto"/>
        </w:rPr>
        <w:t>The updates to Sol#27 include:</w:t>
      </w:r>
    </w:p>
    <w:p w14:paraId="5D7C94A1" w14:textId="00D3B867" w:rsidR="00C63120" w:rsidRDefault="00C63120" w:rsidP="002B54F3">
      <w:pPr>
        <w:pStyle w:val="ListParagraph"/>
        <w:numPr>
          <w:ilvl w:val="0"/>
          <w:numId w:val="54"/>
        </w:numPr>
      </w:pPr>
      <w:r>
        <w:t>Clarify that a</w:t>
      </w:r>
      <w:r w:rsidRPr="00C63120">
        <w:t xml:space="preserve"> UPF might be configured by SMF via N4 session rules or pre-configured by operator for abnormal traffic detection. </w:t>
      </w:r>
      <w:r>
        <w:t>As a result, the UPF will be capable to detect various abnorma traffic based on SMF or operator configuration</w:t>
      </w:r>
      <w:r w:rsidR="002B54F3">
        <w:t xml:space="preserve">, e.g. </w:t>
      </w:r>
      <w:r w:rsidR="002B54F3" w:rsidRPr="002B54F3">
        <w:t>traffic hijacking and traffic spoofing</w:t>
      </w:r>
      <w:r>
        <w:t xml:space="preserve">. </w:t>
      </w:r>
      <w:r w:rsidRPr="00C63120">
        <w:t xml:space="preserve">If the UPF is required to provide abnormal traffic as analytics input by NWDAF, the UPF </w:t>
      </w:r>
      <w:r w:rsidR="00EC60A3">
        <w:t xml:space="preserve">will </w:t>
      </w:r>
      <w:r w:rsidRPr="00C63120">
        <w:t xml:space="preserve">report the </w:t>
      </w:r>
      <w:r>
        <w:t xml:space="preserve">corresponding </w:t>
      </w:r>
      <w:r w:rsidRPr="00C63120">
        <w:t xml:space="preserve">abnormal </w:t>
      </w:r>
      <w:r>
        <w:t xml:space="preserve">traffic based on NWDAF request. </w:t>
      </w:r>
    </w:p>
    <w:p w14:paraId="17405D5F" w14:textId="0E712134" w:rsidR="000B351B" w:rsidRPr="00C63120" w:rsidRDefault="00C63120" w:rsidP="00C63120">
      <w:pPr>
        <w:pStyle w:val="ListParagraph"/>
        <w:numPr>
          <w:ilvl w:val="0"/>
          <w:numId w:val="54"/>
        </w:numPr>
      </w:pPr>
      <w:r>
        <w:t>W</w:t>
      </w:r>
      <w:r w:rsidRPr="00C63120">
        <w:t>hen requesting analytics input data</w:t>
      </w:r>
      <w:r>
        <w:t xml:space="preserve">, the </w:t>
      </w:r>
      <w:r w:rsidRPr="00C63120">
        <w:t>NWDAF may provide filtering information to UPF</w:t>
      </w:r>
      <w:r w:rsidR="002B54F3">
        <w:t xml:space="preserve"> for data reporting</w:t>
      </w:r>
      <w:r w:rsidRPr="00C63120">
        <w:t>. For example, the NWDAF may provide matrix or thresholds for UPF abnormal traffic related data reporting to reduce UPF reporting load. Those matrix or thresholds might be indicated to NWDAF by the analytics consumers.</w:t>
      </w:r>
    </w:p>
    <w:p w14:paraId="40215182" w14:textId="77777777" w:rsidR="00C63120" w:rsidRDefault="00C63120" w:rsidP="002A4CAE">
      <w:pPr>
        <w:rPr>
          <w:color w:val="auto"/>
        </w:rPr>
      </w:pPr>
    </w:p>
    <w:p w14:paraId="1EE95630" w14:textId="77777777" w:rsidR="002B7FBF" w:rsidRPr="00F73301" w:rsidRDefault="002B7FBF" w:rsidP="00DD1A09">
      <w:pPr>
        <w:pStyle w:val="Heading1"/>
        <w:numPr>
          <w:ilvl w:val="0"/>
          <w:numId w:val="15"/>
        </w:numPr>
        <w:rPr>
          <w:lang w:eastAsia="ko-KR"/>
        </w:rPr>
      </w:pPr>
      <w:r w:rsidRPr="00F73301">
        <w:rPr>
          <w:lang w:eastAsia="ko-KR"/>
        </w:rPr>
        <w:t>Proposal</w:t>
      </w:r>
    </w:p>
    <w:p w14:paraId="789C37BE" w14:textId="50E78EE4" w:rsidR="00140A26" w:rsidRPr="00F73301" w:rsidRDefault="00140A26" w:rsidP="00140A26">
      <w:pPr>
        <w:ind w:left="1170" w:hanging="1170"/>
        <w:rPr>
          <w:lang w:eastAsia="zh-CN"/>
        </w:rPr>
      </w:pPr>
      <w:bookmarkStart w:id="1" w:name="_Toc524945853"/>
      <w:r w:rsidRPr="00F73301">
        <w:rPr>
          <w:lang w:eastAsia="zh-CN"/>
        </w:rPr>
        <w:t xml:space="preserve">It is proposed to adopt the following </w:t>
      </w:r>
      <w:r w:rsidR="00D02757" w:rsidRPr="00F73301">
        <w:rPr>
          <w:lang w:eastAsia="zh-CN"/>
        </w:rPr>
        <w:t>changes</w:t>
      </w:r>
      <w:r w:rsidRPr="00F73301">
        <w:rPr>
          <w:lang w:eastAsia="zh-CN"/>
        </w:rPr>
        <w:t xml:space="preserve"> </w:t>
      </w:r>
      <w:r w:rsidR="00BA4FA5" w:rsidRPr="00F73301">
        <w:rPr>
          <w:lang w:eastAsia="zh-CN"/>
        </w:rPr>
        <w:t>into</w:t>
      </w:r>
      <w:r w:rsidRPr="00F73301">
        <w:rPr>
          <w:lang w:eastAsia="zh-CN"/>
        </w:rPr>
        <w:t xml:space="preserve"> TR</w:t>
      </w:r>
      <w:r w:rsidR="00D46670" w:rsidRPr="00F73301">
        <w:rPr>
          <w:lang w:eastAsia="zh-CN"/>
        </w:rPr>
        <w:t> </w:t>
      </w:r>
      <w:r w:rsidR="007744E5" w:rsidRPr="00F73301">
        <w:rPr>
          <w:lang w:eastAsia="zh-CN"/>
        </w:rPr>
        <w:t>23.</w:t>
      </w:r>
      <w:r w:rsidR="002D5173" w:rsidRPr="00F73301">
        <w:rPr>
          <w:lang w:eastAsia="zh-CN"/>
        </w:rPr>
        <w:t>700-</w:t>
      </w:r>
      <w:r w:rsidR="00D46670" w:rsidRPr="00F73301">
        <w:rPr>
          <w:lang w:eastAsia="zh-CN"/>
        </w:rPr>
        <w:t>0</w:t>
      </w:r>
      <w:r w:rsidR="002D5173" w:rsidRPr="00F73301">
        <w:rPr>
          <w:lang w:eastAsia="zh-CN"/>
        </w:rPr>
        <w:t>4</w:t>
      </w:r>
      <w:r w:rsidRPr="00F73301">
        <w:rPr>
          <w:lang w:eastAsia="zh-CN"/>
        </w:rPr>
        <w:t xml:space="preserve">.   </w:t>
      </w:r>
    </w:p>
    <w:p w14:paraId="1C136FBC" w14:textId="77777777" w:rsidR="003D3925" w:rsidRPr="00F73301" w:rsidRDefault="003D3925" w:rsidP="00140A26">
      <w:pPr>
        <w:ind w:left="1170" w:hanging="1170"/>
        <w:rPr>
          <w:lang w:eastAsia="zh-CN"/>
        </w:rPr>
      </w:pPr>
    </w:p>
    <w:p w14:paraId="30B22E94" w14:textId="3E120DCE" w:rsidR="00FC0E7F" w:rsidRPr="00F73301" w:rsidRDefault="008C4285" w:rsidP="007D44EC">
      <w:pPr>
        <w:ind w:right="-99"/>
        <w:jc w:val="center"/>
        <w:rPr>
          <w:b/>
          <w:color w:val="FF0000"/>
          <w:sz w:val="28"/>
          <w:szCs w:val="36"/>
          <w:lang w:eastAsia="ko-KR"/>
        </w:rPr>
      </w:pPr>
      <w:r>
        <w:rPr>
          <w:b/>
          <w:color w:val="FF0000"/>
          <w:sz w:val="28"/>
          <w:szCs w:val="36"/>
          <w:lang w:eastAsia="ko-KR"/>
        </w:rPr>
        <w:t>*************</w:t>
      </w:r>
      <w:r w:rsidRPr="00F73301">
        <w:rPr>
          <w:b/>
          <w:color w:val="FF0000"/>
          <w:sz w:val="28"/>
          <w:szCs w:val="36"/>
          <w:lang w:eastAsia="ko-KR"/>
        </w:rPr>
        <w:t>***</w:t>
      </w:r>
      <w:r w:rsidR="00FC0E7F" w:rsidRPr="00F73301">
        <w:rPr>
          <w:b/>
          <w:color w:val="FF0000"/>
          <w:sz w:val="28"/>
          <w:szCs w:val="36"/>
          <w:lang w:eastAsia="ko-KR"/>
        </w:rPr>
        <w:t>Start of the change</w:t>
      </w:r>
      <w:r w:rsidR="0089214A" w:rsidRPr="00F73301">
        <w:rPr>
          <w:b/>
          <w:color w:val="FF0000"/>
          <w:sz w:val="28"/>
          <w:szCs w:val="36"/>
          <w:lang w:eastAsia="ko-KR"/>
        </w:rPr>
        <w:t xml:space="preserve"> </w:t>
      </w:r>
      <w:r>
        <w:rPr>
          <w:b/>
          <w:color w:val="FF0000"/>
          <w:sz w:val="28"/>
          <w:szCs w:val="36"/>
          <w:lang w:eastAsia="ko-KR"/>
        </w:rPr>
        <w:t>*************</w:t>
      </w:r>
      <w:r w:rsidRPr="00F73301">
        <w:rPr>
          <w:b/>
          <w:color w:val="FF0000"/>
          <w:sz w:val="28"/>
          <w:szCs w:val="36"/>
          <w:lang w:eastAsia="ko-KR"/>
        </w:rPr>
        <w:t>***</w:t>
      </w:r>
    </w:p>
    <w:p w14:paraId="3F2C4646" w14:textId="77777777" w:rsidR="005C1062" w:rsidRPr="007D04DF" w:rsidRDefault="005C1062" w:rsidP="005C1062">
      <w:pPr>
        <w:pStyle w:val="Heading2"/>
      </w:pPr>
      <w:bookmarkStart w:id="2" w:name="startOfAnnexes"/>
      <w:bookmarkStart w:id="3" w:name="_Toc199429111"/>
      <w:bookmarkStart w:id="4" w:name="_Toc199429513"/>
      <w:bookmarkStart w:id="5" w:name="_Toc199429787"/>
      <w:bookmarkStart w:id="6" w:name="_Toc207704233"/>
      <w:bookmarkStart w:id="7" w:name="_Toc209413978"/>
      <w:bookmarkEnd w:id="2"/>
      <w:r w:rsidRPr="007D04DF">
        <w:t>6.27</w:t>
      </w:r>
      <w:r w:rsidRPr="007D04DF">
        <w:tab/>
        <w:t>Solution #27: Support of user plane management analytics</w:t>
      </w:r>
      <w:bookmarkEnd w:id="3"/>
      <w:bookmarkEnd w:id="4"/>
      <w:bookmarkEnd w:id="5"/>
      <w:bookmarkEnd w:id="6"/>
      <w:bookmarkEnd w:id="7"/>
    </w:p>
    <w:p w14:paraId="2090CC2A" w14:textId="77777777" w:rsidR="005C1062" w:rsidRPr="007D04DF" w:rsidRDefault="005C1062" w:rsidP="005C1062">
      <w:pPr>
        <w:pStyle w:val="Heading3"/>
      </w:pPr>
      <w:bookmarkStart w:id="8" w:name="_Toc199429112"/>
      <w:bookmarkStart w:id="9" w:name="_Toc199429514"/>
      <w:bookmarkStart w:id="10" w:name="_Toc199429788"/>
      <w:bookmarkStart w:id="11" w:name="_Toc207704234"/>
      <w:bookmarkStart w:id="12" w:name="_Toc209413979"/>
      <w:r w:rsidRPr="007D04DF">
        <w:t>6.27.1</w:t>
      </w:r>
      <w:r w:rsidRPr="007D04DF">
        <w:tab/>
        <w:t>High level principles</w:t>
      </w:r>
      <w:bookmarkEnd w:id="8"/>
      <w:bookmarkEnd w:id="9"/>
      <w:bookmarkEnd w:id="10"/>
      <w:bookmarkEnd w:id="11"/>
      <w:bookmarkEnd w:id="12"/>
    </w:p>
    <w:p w14:paraId="6DF52DD6" w14:textId="77777777" w:rsidR="005C1062" w:rsidRPr="007D04DF" w:rsidRDefault="005C1062" w:rsidP="005C1062">
      <w:pPr>
        <w:rPr>
          <w:rFonts w:eastAsia="SimSun"/>
        </w:rPr>
      </w:pPr>
      <w:r w:rsidRPr="007D04DF">
        <w:rPr>
          <w:rFonts w:eastAsia="SimSun"/>
        </w:rPr>
        <w:t>In this contribution, a new NWDAF-based analytics, plane management analytics, is introduced to support user plane management, including.</w:t>
      </w:r>
    </w:p>
    <w:p w14:paraId="71EC6EFD" w14:textId="77777777" w:rsidR="005C1062" w:rsidRPr="007D04DF" w:rsidRDefault="005C1062" w:rsidP="005C1062">
      <w:pPr>
        <w:pStyle w:val="B1"/>
      </w:pPr>
      <w:r w:rsidRPr="007D04DF">
        <w:t>-</w:t>
      </w:r>
      <w:r w:rsidRPr="007D04DF">
        <w:tab/>
        <w:t>Based on consumer's request, the user plane management analytics is able to provide the statistics and predictions of the characteristics of the traffic to be transferred via user plane, UP healthy status, cause of (potential) UP performance degradation, etc.</w:t>
      </w:r>
    </w:p>
    <w:p w14:paraId="166AD0AE" w14:textId="77777777" w:rsidR="005C1062" w:rsidRPr="007D04DF" w:rsidRDefault="005C1062" w:rsidP="005C1062">
      <w:pPr>
        <w:pStyle w:val="B1"/>
      </w:pPr>
      <w:r w:rsidRPr="007D04DF">
        <w:t>-</w:t>
      </w:r>
      <w:r w:rsidRPr="007D04DF">
        <w:tab/>
        <w:t>The consumer may take the outputs of the user plane management analytics into account to mitigate or prevent the user plane issues, reserve or allocated resources for user plane date transfer, update corresponding policies; and therefore, to maintain the health working condition of user plane and the corresponding UPF.</w:t>
      </w:r>
    </w:p>
    <w:p w14:paraId="1AD464ED" w14:textId="165D33E8" w:rsidR="005C1062" w:rsidRDefault="005C1062" w:rsidP="005C1062">
      <w:pPr>
        <w:pStyle w:val="B1"/>
        <w:rPr>
          <w:ins w:id="13" w:author="Samsung" w:date="2025-10-03T11:54:00Z"/>
        </w:rPr>
      </w:pPr>
      <w:r w:rsidRPr="007D04DF">
        <w:t>-</w:t>
      </w:r>
      <w:r w:rsidRPr="007D04DF">
        <w:tab/>
        <w:t>In order to derive the analytics outputs, the NWDAF may collect the relevant input data from different data sources, e.g. UPF, SMF, NRF OAM, AF, etc.</w:t>
      </w:r>
    </w:p>
    <w:p w14:paraId="109CFB2A" w14:textId="1C6A9D93" w:rsidR="00BE1AA8" w:rsidRPr="007D04DF" w:rsidRDefault="00BE1AA8" w:rsidP="005C1062">
      <w:pPr>
        <w:pStyle w:val="B1"/>
      </w:pPr>
      <w:ins w:id="14" w:author="Samsung" w:date="2025-10-03T11:54:00Z">
        <w:r w:rsidRPr="007D04DF">
          <w:t>-</w:t>
        </w:r>
        <w:r w:rsidRPr="007D04DF">
          <w:tab/>
        </w:r>
        <w:r w:rsidRPr="00BE1AA8">
          <w:t>UPF might be configured by SMF via N4 session rules or pre-configured by operator for abnormal traffic detection.</w:t>
        </w:r>
        <w:r w:rsidR="00216AB4">
          <w:t xml:space="preserve"> When the</w:t>
        </w:r>
        <w:r w:rsidR="00216AB4" w:rsidRPr="00216AB4">
          <w:t xml:space="preserve"> UPF is required to provide abnormal traffic as analytics input by NWDAF, the UPF will report the corresponding abnormal traffic based on NWDAF request.</w:t>
        </w:r>
      </w:ins>
    </w:p>
    <w:p w14:paraId="61309709" w14:textId="77777777" w:rsidR="005C1062" w:rsidRPr="007D04DF" w:rsidRDefault="005C1062" w:rsidP="005C1062">
      <w:pPr>
        <w:pStyle w:val="B1"/>
      </w:pPr>
      <w:r w:rsidRPr="007D04DF">
        <w:t>-</w:t>
      </w:r>
      <w:r w:rsidRPr="007D04DF">
        <w:tab/>
        <w:t>Corresponding procedure is also detailed in this contribution.</w:t>
      </w:r>
    </w:p>
    <w:p w14:paraId="201F244A" w14:textId="77777777" w:rsidR="005C1062" w:rsidRPr="007D04DF" w:rsidRDefault="005C1062" w:rsidP="005C1062">
      <w:pPr>
        <w:pStyle w:val="Heading3"/>
      </w:pPr>
      <w:bookmarkStart w:id="15" w:name="_Toc199429113"/>
      <w:bookmarkStart w:id="16" w:name="_Toc199429515"/>
      <w:bookmarkStart w:id="17" w:name="_Toc199429789"/>
      <w:bookmarkStart w:id="18" w:name="_Toc207704235"/>
      <w:bookmarkStart w:id="19" w:name="_Toc209413980"/>
      <w:r w:rsidRPr="007D04DF">
        <w:lastRenderedPageBreak/>
        <w:t>6.27.2</w:t>
      </w:r>
      <w:r w:rsidRPr="007D04DF">
        <w:tab/>
        <w:t>Description</w:t>
      </w:r>
      <w:bookmarkEnd w:id="15"/>
      <w:bookmarkEnd w:id="16"/>
      <w:bookmarkEnd w:id="17"/>
      <w:bookmarkEnd w:id="18"/>
      <w:bookmarkEnd w:id="19"/>
    </w:p>
    <w:p w14:paraId="65BFF390" w14:textId="77777777" w:rsidR="005C1062" w:rsidRPr="007D04DF" w:rsidRDefault="005C1062" w:rsidP="005C1062">
      <w:pPr>
        <w:pStyle w:val="Heading4"/>
      </w:pPr>
      <w:bookmarkStart w:id="20" w:name="_Toc199429114"/>
      <w:bookmarkStart w:id="21" w:name="_Toc199429516"/>
      <w:bookmarkStart w:id="22" w:name="_Toc199429790"/>
      <w:bookmarkStart w:id="23" w:name="_Toc207704236"/>
      <w:bookmarkStart w:id="24" w:name="_Toc209413981"/>
      <w:r w:rsidRPr="007D04DF">
        <w:t>6.27.2.1</w:t>
      </w:r>
      <w:r w:rsidRPr="007D04DF">
        <w:tab/>
        <w:t>General Description of UP Management Analytics</w:t>
      </w:r>
      <w:bookmarkEnd w:id="20"/>
      <w:bookmarkEnd w:id="21"/>
      <w:bookmarkEnd w:id="22"/>
      <w:bookmarkEnd w:id="23"/>
      <w:bookmarkEnd w:id="24"/>
    </w:p>
    <w:p w14:paraId="0FEFBC7F" w14:textId="77777777" w:rsidR="005C1062" w:rsidRPr="007D04DF" w:rsidRDefault="005C1062" w:rsidP="005C1062">
      <w:pPr>
        <w:rPr>
          <w:rFonts w:eastAsia="SimSun"/>
        </w:rPr>
      </w:pPr>
      <w:r w:rsidRPr="007D04DF">
        <w:rPr>
          <w:rFonts w:eastAsia="SimSun"/>
        </w:rPr>
        <w:t>This solution aims to address the issues in KI#2, including:</w:t>
      </w:r>
    </w:p>
    <w:p w14:paraId="7B1F1E2A" w14:textId="77777777" w:rsidR="005C1062" w:rsidRPr="007D04DF" w:rsidRDefault="005C1062" w:rsidP="005C1062">
      <w:pPr>
        <w:pStyle w:val="B1"/>
        <w:rPr>
          <w:rFonts w:eastAsia="SimSun"/>
        </w:rPr>
      </w:pPr>
      <w:r w:rsidRPr="007D04DF">
        <w:rPr>
          <w:rFonts w:eastAsia="SimSun"/>
        </w:rPr>
        <w:t>-</w:t>
      </w:r>
      <w:r w:rsidRPr="007D04DF">
        <w:rPr>
          <w:rFonts w:eastAsia="SimSun"/>
        </w:rPr>
        <w:tab/>
        <w:t>How to provide analytics (e.g. enhancing existing in TS</w:t>
      </w:r>
      <w:r>
        <w:rPr>
          <w:rFonts w:eastAsia="SimSun"/>
        </w:rPr>
        <w:t> </w:t>
      </w:r>
      <w:r w:rsidRPr="007D04DF">
        <w:rPr>
          <w:rFonts w:eastAsia="SimSun"/>
        </w:rPr>
        <w:t>23.288</w:t>
      </w:r>
      <w:r>
        <w:rPr>
          <w:rFonts w:eastAsia="SimSun"/>
        </w:rPr>
        <w:t> </w:t>
      </w:r>
      <w:r w:rsidRPr="007D04DF">
        <w:rPr>
          <w:rFonts w:eastAsia="SimSun"/>
        </w:rPr>
        <w:t>[5] or introducing new) including the aspects of required inputs/outputs to improve performance of user plan.</w:t>
      </w:r>
    </w:p>
    <w:p w14:paraId="73D51CC7" w14:textId="77777777" w:rsidR="005C1062" w:rsidRPr="007D04DF" w:rsidRDefault="005C1062" w:rsidP="005C1062">
      <w:pPr>
        <w:pStyle w:val="B1"/>
        <w:rPr>
          <w:rFonts w:eastAsia="SimSun"/>
        </w:rPr>
      </w:pPr>
      <w:r w:rsidRPr="007D04DF">
        <w:rPr>
          <w:rFonts w:eastAsia="SimSun"/>
        </w:rPr>
        <w:t>-</w:t>
      </w:r>
      <w:r w:rsidRPr="007D04DF">
        <w:rPr>
          <w:rFonts w:eastAsia="SimSun"/>
        </w:rPr>
        <w:tab/>
        <w:t>Which consumers can subscribe/request the analytics and how the consumers use the analytics to take actions to improve user plane performance.</w:t>
      </w:r>
    </w:p>
    <w:p w14:paraId="51BDF14F" w14:textId="77777777" w:rsidR="005C1062" w:rsidRPr="007D04DF" w:rsidRDefault="005C1062" w:rsidP="005C1062">
      <w:pPr>
        <w:pStyle w:val="B1"/>
        <w:rPr>
          <w:rFonts w:eastAsia="SimSun"/>
        </w:rPr>
      </w:pPr>
      <w:r w:rsidRPr="007D04DF">
        <w:rPr>
          <w:rFonts w:eastAsia="SimSun"/>
        </w:rPr>
        <w:t>-</w:t>
      </w:r>
      <w:r w:rsidRPr="007D04DF">
        <w:rPr>
          <w:rFonts w:eastAsia="SimSun"/>
        </w:rPr>
        <w:tab/>
        <w:t>Whether and how to train ML models and perform the inference for the user plane analytics, considering solutions that minimize the load on Control Plane NFs.</w:t>
      </w:r>
    </w:p>
    <w:p w14:paraId="7EDF36A4" w14:textId="33B6036F" w:rsidR="005C1062" w:rsidRDefault="005C1062" w:rsidP="005C1062">
      <w:pPr>
        <w:rPr>
          <w:ins w:id="25" w:author="Samsung" w:date="2025-10-02T17:24:00Z"/>
          <w:rFonts w:eastAsia="SimSun"/>
        </w:rPr>
      </w:pPr>
      <w:r w:rsidRPr="007D04DF">
        <w:rPr>
          <w:rFonts w:eastAsia="SimSun"/>
        </w:rPr>
        <w:t>Based on the two use cases of KI#2 documented in clause 5.1 of TR 23.700-04, the abnormal packets may cause some issues such as UE malfunctions, UPF performance degradation and system errors. Therefore, it would be beneficial to provide the statistics and/or perdition information of traffic characteristics from/to the application server. By taking this information into account, the network can take action to improve the network performance; for example the network would be able to allocate or reserve sufficient resources for data transmission, determine the appropriate configuration for user plane management. It would be also helpful to provide the statistics and/or perdition of UP working status and the corresponding causes of (potential or detected) UP failure or UP performance degradation. Therefore, the consumer of the analytics could take the above information into account to maintain the healthy working condition of user plane in a failure preventative manner.</w:t>
      </w:r>
    </w:p>
    <w:p w14:paraId="281D35BA" w14:textId="29A35B52" w:rsidR="008950A8" w:rsidRPr="008950A8" w:rsidRDefault="008950A8" w:rsidP="008950A8">
      <w:pPr>
        <w:rPr>
          <w:ins w:id="26" w:author="Samsung" w:date="2025-10-03T10:43:00Z"/>
          <w:rFonts w:eastAsia="SimSun"/>
        </w:rPr>
      </w:pPr>
      <w:ins w:id="27" w:author="Samsung" w:date="2025-10-03T10:44:00Z">
        <w:r>
          <w:rPr>
            <w:rFonts w:eastAsia="SimSun"/>
          </w:rPr>
          <w:t xml:space="preserve">A </w:t>
        </w:r>
      </w:ins>
      <w:ins w:id="28" w:author="Samsung" w:date="2025-10-03T10:43:00Z">
        <w:r w:rsidRPr="008950A8">
          <w:rPr>
            <w:rFonts w:eastAsia="SimSun"/>
          </w:rPr>
          <w:t xml:space="preserve">UPF might be configured by SMF via N4 session rules or pre-configured by operator for abnormal traffic detection. As a result, the UPF will be capable to detect various </w:t>
        </w:r>
      </w:ins>
      <w:ins w:id="29" w:author="Samsung" w:date="2025-10-03T10:47:00Z">
        <w:r w:rsidR="00063AF5" w:rsidRPr="008950A8">
          <w:rPr>
            <w:rFonts w:eastAsia="SimSun"/>
          </w:rPr>
          <w:t>abnormal</w:t>
        </w:r>
      </w:ins>
      <w:ins w:id="30" w:author="Samsung" w:date="2025-10-03T10:43:00Z">
        <w:r w:rsidRPr="008950A8">
          <w:rPr>
            <w:rFonts w:eastAsia="SimSun"/>
          </w:rPr>
          <w:t xml:space="preserve"> traffic based on SMF or operator configuration, e.g. traffic hijacking and traffic spoofing. If the UPF is required to provide abnormal traffic as analytics input by NWDAF, the UPF report</w:t>
        </w:r>
      </w:ins>
      <w:ins w:id="31" w:author="Samsung" w:date="2025-10-03T10:48:00Z">
        <w:r w:rsidR="00EC60A3">
          <w:rPr>
            <w:rFonts w:eastAsia="SimSun"/>
          </w:rPr>
          <w:t>s</w:t>
        </w:r>
      </w:ins>
      <w:ins w:id="32" w:author="Samsung" w:date="2025-10-03T10:43:00Z">
        <w:r w:rsidRPr="008950A8">
          <w:rPr>
            <w:rFonts w:eastAsia="SimSun"/>
          </w:rPr>
          <w:t xml:space="preserve"> the corresponding abnormal traffic based on NWDAF request. </w:t>
        </w:r>
      </w:ins>
    </w:p>
    <w:p w14:paraId="5EDEED6B" w14:textId="3FBD72F1" w:rsidR="008950A8" w:rsidRDefault="008950A8" w:rsidP="008950A8">
      <w:pPr>
        <w:rPr>
          <w:ins w:id="33" w:author="Samsung" w:date="2025-10-03T10:43:00Z"/>
          <w:rFonts w:eastAsia="SimSun"/>
        </w:rPr>
      </w:pPr>
      <w:ins w:id="34" w:author="Samsung" w:date="2025-10-03T10:43:00Z">
        <w:r w:rsidRPr="008950A8">
          <w:rPr>
            <w:rFonts w:eastAsia="SimSun"/>
          </w:rPr>
          <w:t>When requesting analytics input data, the NWDAF may provide filtering information to UPF for data reporting. For example, the NWDAF may provide matrix or thresholds for UPF abnormal traffic related data reporting to reduce UPF reporting load. Those matrix or thresholds might be indicated to NWDAF by the analytics consumers.</w:t>
        </w:r>
      </w:ins>
    </w:p>
    <w:p w14:paraId="544034B4" w14:textId="77777777" w:rsidR="005C1062" w:rsidRPr="007D04DF" w:rsidRDefault="005C1062" w:rsidP="005C1062">
      <w:pPr>
        <w:rPr>
          <w:rFonts w:eastAsia="SimSun"/>
        </w:rPr>
      </w:pPr>
      <w:r w:rsidRPr="007D04DF">
        <w:rPr>
          <w:rFonts w:eastAsia="SimSun"/>
        </w:rPr>
        <w:t>The traffic characteristics may include the UL/DL/ round trip of: Data Burst Size, traffic patterns, traffic volume or the number of data packets, traffic rate (e.g. packet rate, bit flow rate, etc.), delay, loss rate, throughput, packet size distribution, jitter, (average) packet interval, etc.</w:t>
      </w:r>
    </w:p>
    <w:p w14:paraId="3E32B26F" w14:textId="77777777" w:rsidR="005C1062" w:rsidRPr="007D04DF" w:rsidRDefault="005C1062" w:rsidP="005C1062">
      <w:pPr>
        <w:rPr>
          <w:rFonts w:eastAsia="SimSun"/>
        </w:rPr>
      </w:pPr>
      <w:r w:rsidRPr="007D04DF">
        <w:rPr>
          <w:rFonts w:eastAsia="SimSun"/>
        </w:rPr>
        <w:t>The service consumer of the analytics may be a UPF, SMF, PCF, OAM, etc.</w:t>
      </w:r>
    </w:p>
    <w:p w14:paraId="39F42C62" w14:textId="77777777" w:rsidR="005C1062" w:rsidRPr="007D04DF" w:rsidRDefault="005C1062" w:rsidP="005C1062">
      <w:pPr>
        <w:rPr>
          <w:rFonts w:eastAsia="SimSun"/>
        </w:rPr>
      </w:pPr>
      <w:r w:rsidRPr="007D04DF">
        <w:rPr>
          <w:rFonts w:eastAsia="SimSun"/>
        </w:rPr>
        <w:t>The consumer of these analytics indicates the following information in the request or subscription:</w:t>
      </w:r>
    </w:p>
    <w:p w14:paraId="67578032" w14:textId="77777777" w:rsidR="005C1062" w:rsidRPr="007D04DF" w:rsidRDefault="005C1062" w:rsidP="005C1062">
      <w:pPr>
        <w:pStyle w:val="B1"/>
        <w:rPr>
          <w:rFonts w:eastAsia="SimSun"/>
        </w:rPr>
      </w:pPr>
      <w:r w:rsidRPr="007D04DF">
        <w:rPr>
          <w:rFonts w:eastAsia="SimSun"/>
        </w:rPr>
        <w:t>-</w:t>
      </w:r>
      <w:r w:rsidRPr="007D04DF">
        <w:rPr>
          <w:rFonts w:eastAsia="SimSun"/>
        </w:rPr>
        <w:tab/>
        <w:t>Analytics ID = "User Plane Management"</w:t>
      </w:r>
    </w:p>
    <w:p w14:paraId="22DDDAC7" w14:textId="77777777" w:rsidR="005C1062" w:rsidRPr="007D04DF" w:rsidRDefault="005C1062" w:rsidP="005C1062">
      <w:pPr>
        <w:pStyle w:val="B1"/>
        <w:rPr>
          <w:rFonts w:eastAsia="SimSun"/>
        </w:rPr>
      </w:pPr>
      <w:r w:rsidRPr="007D04DF">
        <w:rPr>
          <w:rFonts w:eastAsia="SimSun"/>
        </w:rPr>
        <w:t>-</w:t>
      </w:r>
      <w:r w:rsidRPr="007D04DF">
        <w:rPr>
          <w:rFonts w:eastAsia="SimSun"/>
        </w:rPr>
        <w:tab/>
        <w:t>Target of Analytics Reporting: a list of NF instance ID(s) or NF Set ID(s), any UE, specific UE or group of UEs. E.g. the UPF (instance/set) IDs (list of) SUPIs or GPSIs.</w:t>
      </w:r>
    </w:p>
    <w:p w14:paraId="341ECB40" w14:textId="3EB1EC37" w:rsidR="005C1062" w:rsidRPr="007D04DF" w:rsidRDefault="005C1062" w:rsidP="005C1062">
      <w:pPr>
        <w:pStyle w:val="B1"/>
        <w:rPr>
          <w:rFonts w:eastAsia="SimSun"/>
        </w:rPr>
      </w:pPr>
      <w:r w:rsidRPr="007D04DF">
        <w:rPr>
          <w:rFonts w:eastAsia="SimSun"/>
        </w:rPr>
        <w:t>-</w:t>
      </w:r>
      <w:r w:rsidRPr="007D04DF">
        <w:rPr>
          <w:rFonts w:eastAsia="SimSun"/>
        </w:rPr>
        <w:tab/>
        <w:t>Optional, matrix for UP performance level evaluation</w:t>
      </w:r>
      <w:ins w:id="35" w:author="Samsung" w:date="2025-10-03T10:15:00Z">
        <w:r w:rsidR="00714DB7" w:rsidRPr="00714DB7">
          <w:rPr>
            <w:rFonts w:eastAsia="SimSun"/>
          </w:rPr>
          <w:t xml:space="preserve"> </w:t>
        </w:r>
        <w:r w:rsidR="00714DB7">
          <w:rPr>
            <w:rFonts w:eastAsia="SimSun"/>
          </w:rPr>
          <w:t xml:space="preserve">and/or </w:t>
        </w:r>
      </w:ins>
      <w:ins w:id="36" w:author="Samsung" w:date="2025-10-03T10:16:00Z">
        <w:r w:rsidR="00714DB7">
          <w:rPr>
            <w:rFonts w:eastAsia="SimSun"/>
          </w:rPr>
          <w:t>(</w:t>
        </w:r>
      </w:ins>
      <w:ins w:id="37" w:author="Samsung" w:date="2025-10-03T10:15:00Z">
        <w:r w:rsidR="00714DB7">
          <w:rPr>
            <w:rFonts w:eastAsia="SimSun"/>
          </w:rPr>
          <w:t>abnormal</w:t>
        </w:r>
      </w:ins>
      <w:ins w:id="38" w:author="Samsung" w:date="2025-10-03T10:16:00Z">
        <w:r w:rsidR="00714DB7">
          <w:rPr>
            <w:rFonts w:eastAsia="SimSun"/>
          </w:rPr>
          <w:t>)</w:t>
        </w:r>
      </w:ins>
      <w:ins w:id="39" w:author="Samsung" w:date="2025-10-03T10:15:00Z">
        <w:r w:rsidR="00714DB7">
          <w:rPr>
            <w:rFonts w:eastAsia="SimSun"/>
          </w:rPr>
          <w:t xml:space="preserve"> traffic evaluation</w:t>
        </w:r>
      </w:ins>
      <w:r w:rsidRPr="007D04DF">
        <w:rPr>
          <w:rFonts w:eastAsia="SimSun"/>
        </w:rPr>
        <w:t xml:space="preserve">, e.g. the thresholds of the parameters </w:t>
      </w:r>
      <w:ins w:id="40" w:author="Samsung" w:date="2025-10-03T10:16:00Z">
        <w:r w:rsidR="00714DB7">
          <w:rPr>
            <w:rFonts w:eastAsia="SimSun"/>
          </w:rPr>
          <w:t>for evaluating and/or reporting the (abnormal)</w:t>
        </w:r>
      </w:ins>
      <w:ins w:id="41" w:author="Samsung" w:date="2025-10-03T10:15:00Z">
        <w:r w:rsidR="00714DB7">
          <w:rPr>
            <w:rFonts w:eastAsia="SimSun"/>
          </w:rPr>
          <w:t xml:space="preserve"> </w:t>
        </w:r>
      </w:ins>
      <w:del w:id="42" w:author="Samsung" w:date="2025-10-03T10:15:00Z">
        <w:r w:rsidRPr="007D04DF" w:rsidDel="00714DB7">
          <w:rPr>
            <w:rFonts w:eastAsia="SimSun"/>
          </w:rPr>
          <w:delText xml:space="preserve">of </w:delText>
        </w:r>
      </w:del>
      <w:r w:rsidRPr="007D04DF">
        <w:rPr>
          <w:rFonts w:eastAsia="SimSun"/>
        </w:rPr>
        <w:t>traffic characteristics.</w:t>
      </w:r>
    </w:p>
    <w:p w14:paraId="1C68309E" w14:textId="77777777" w:rsidR="005C1062" w:rsidRPr="007D04DF" w:rsidRDefault="005C1062" w:rsidP="005C1062">
      <w:pPr>
        <w:pStyle w:val="B1"/>
        <w:rPr>
          <w:rFonts w:eastAsia="SimSun"/>
        </w:rPr>
      </w:pPr>
      <w:r w:rsidRPr="007D04DF">
        <w:rPr>
          <w:rFonts w:eastAsia="SimSun"/>
        </w:rPr>
        <w:t>-</w:t>
      </w:r>
      <w:r w:rsidRPr="007D04DF">
        <w:rPr>
          <w:rFonts w:eastAsia="SimSun"/>
        </w:rPr>
        <w:tab/>
        <w:t>Optional, application ID(s).</w:t>
      </w:r>
    </w:p>
    <w:p w14:paraId="641DD31F" w14:textId="77777777" w:rsidR="005C1062" w:rsidRPr="007D04DF" w:rsidRDefault="005C1062" w:rsidP="005C1062">
      <w:pPr>
        <w:pStyle w:val="B1"/>
        <w:rPr>
          <w:rFonts w:eastAsia="SimSun"/>
        </w:rPr>
      </w:pPr>
      <w:r w:rsidRPr="007D04DF">
        <w:rPr>
          <w:rFonts w:eastAsia="SimSun"/>
        </w:rPr>
        <w:t>-</w:t>
      </w:r>
      <w:r w:rsidRPr="007D04DF">
        <w:rPr>
          <w:rFonts w:eastAsia="SimSun"/>
        </w:rPr>
        <w:tab/>
        <w:t>Optional, Area of Interest (AOI(s)).</w:t>
      </w:r>
    </w:p>
    <w:p w14:paraId="67392F2A" w14:textId="77777777" w:rsidR="005C1062" w:rsidRPr="007D04DF" w:rsidRDefault="005C1062" w:rsidP="005C1062">
      <w:pPr>
        <w:pStyle w:val="B1"/>
        <w:rPr>
          <w:rFonts w:eastAsia="SimSun"/>
        </w:rPr>
      </w:pPr>
      <w:r w:rsidRPr="007D04DF">
        <w:rPr>
          <w:rFonts w:eastAsia="SimSun"/>
        </w:rPr>
        <w:t>-</w:t>
      </w:r>
      <w:r w:rsidRPr="007D04DF">
        <w:rPr>
          <w:rFonts w:eastAsia="SimSun"/>
        </w:rPr>
        <w:tab/>
        <w:t>Analytics Filter Information optionally includes:</w:t>
      </w:r>
    </w:p>
    <w:p w14:paraId="17D35579" w14:textId="77777777" w:rsidR="005C1062" w:rsidRPr="007D04DF" w:rsidRDefault="005C1062" w:rsidP="005C1062">
      <w:pPr>
        <w:pStyle w:val="B2"/>
        <w:rPr>
          <w:rFonts w:eastAsia="SimSun"/>
        </w:rPr>
      </w:pPr>
      <w:r w:rsidRPr="007D04DF">
        <w:rPr>
          <w:rFonts w:eastAsia="SimSun"/>
        </w:rPr>
        <w:t>-</w:t>
      </w:r>
      <w:r w:rsidRPr="007D04DF">
        <w:rPr>
          <w:rFonts w:eastAsia="SimSun"/>
        </w:rPr>
        <w:tab/>
        <w:t>(list of) UPF ID(s) .</w:t>
      </w:r>
    </w:p>
    <w:p w14:paraId="2182B60F" w14:textId="77777777" w:rsidR="005C1062" w:rsidRPr="007D04DF" w:rsidRDefault="005C1062" w:rsidP="005C1062">
      <w:pPr>
        <w:pStyle w:val="B2"/>
        <w:rPr>
          <w:rFonts w:eastAsia="SimSun"/>
        </w:rPr>
      </w:pPr>
      <w:r w:rsidRPr="007D04DF">
        <w:rPr>
          <w:rFonts w:eastAsia="SimSun"/>
        </w:rPr>
        <w:t>-</w:t>
      </w:r>
      <w:r w:rsidRPr="007D04DF">
        <w:rPr>
          <w:rFonts w:eastAsia="SimSun"/>
        </w:rPr>
        <w:tab/>
        <w:t>DNN</w:t>
      </w:r>
    </w:p>
    <w:p w14:paraId="2E8F32A5" w14:textId="77777777" w:rsidR="005C1062" w:rsidRPr="007D04DF" w:rsidRDefault="005C1062" w:rsidP="005C1062">
      <w:pPr>
        <w:pStyle w:val="B2"/>
        <w:rPr>
          <w:rFonts w:eastAsia="SimSun"/>
        </w:rPr>
      </w:pPr>
      <w:r w:rsidRPr="007D04DF">
        <w:rPr>
          <w:rFonts w:eastAsia="SimSun"/>
        </w:rPr>
        <w:t>-</w:t>
      </w:r>
      <w:r w:rsidRPr="007D04DF">
        <w:rPr>
          <w:rFonts w:eastAsia="SimSun"/>
        </w:rPr>
        <w:tab/>
        <w:t>Area of Interest (AOI(s))</w:t>
      </w:r>
    </w:p>
    <w:p w14:paraId="4696AB93" w14:textId="77777777" w:rsidR="005C1062" w:rsidRPr="007D04DF" w:rsidRDefault="005C1062" w:rsidP="005C1062">
      <w:pPr>
        <w:pStyle w:val="B2"/>
        <w:rPr>
          <w:rFonts w:eastAsia="SimSun"/>
        </w:rPr>
      </w:pPr>
      <w:r w:rsidRPr="007D04DF">
        <w:rPr>
          <w:rFonts w:eastAsia="SimSun"/>
        </w:rPr>
        <w:t>-</w:t>
      </w:r>
      <w:r w:rsidRPr="007D04DF">
        <w:rPr>
          <w:rFonts w:eastAsia="SimSun"/>
        </w:rPr>
        <w:tab/>
        <w:t>S-NSSAI and NSI ID</w:t>
      </w:r>
    </w:p>
    <w:p w14:paraId="1D40F2C2" w14:textId="77777777" w:rsidR="005C1062" w:rsidRPr="007D04DF" w:rsidRDefault="005C1062" w:rsidP="005C1062">
      <w:pPr>
        <w:pStyle w:val="B2"/>
        <w:rPr>
          <w:rFonts w:eastAsia="SimSun"/>
        </w:rPr>
      </w:pPr>
      <w:r w:rsidRPr="007D04DF">
        <w:rPr>
          <w:rFonts w:eastAsia="SimSun"/>
        </w:rPr>
        <w:t>-</w:t>
      </w:r>
      <w:r w:rsidRPr="007D04DF">
        <w:rPr>
          <w:rFonts w:eastAsia="SimSun"/>
        </w:rPr>
        <w:tab/>
        <w:t>RAT Type</w:t>
      </w:r>
    </w:p>
    <w:p w14:paraId="5FADB379" w14:textId="77777777" w:rsidR="005C1062" w:rsidRPr="007D04DF" w:rsidRDefault="005C1062" w:rsidP="005C1062">
      <w:pPr>
        <w:pStyle w:val="B2"/>
        <w:rPr>
          <w:rFonts w:eastAsia="SimSun"/>
        </w:rPr>
      </w:pPr>
      <w:r w:rsidRPr="007D04DF">
        <w:rPr>
          <w:rFonts w:eastAsia="SimSun"/>
        </w:rPr>
        <w:lastRenderedPageBreak/>
        <w:t>-</w:t>
      </w:r>
      <w:r w:rsidRPr="007D04DF">
        <w:rPr>
          <w:rFonts w:eastAsia="SimSun"/>
        </w:rPr>
        <w:tab/>
        <w:t>List of analytics subsets that are requested, (see clause 6.27.2.3).</w:t>
      </w:r>
    </w:p>
    <w:p w14:paraId="25CB0F3C" w14:textId="612CD938" w:rsidR="005C1062" w:rsidRDefault="005C1062" w:rsidP="005C1062">
      <w:pPr>
        <w:pStyle w:val="B2"/>
        <w:rPr>
          <w:ins w:id="43" w:author="Samsung" w:date="2025-10-03T15:48:00Z"/>
          <w:rFonts w:eastAsia="SimSun"/>
        </w:rPr>
      </w:pPr>
      <w:r w:rsidRPr="007D04DF">
        <w:rPr>
          <w:rFonts w:eastAsia="SimSun"/>
        </w:rPr>
        <w:t>-</w:t>
      </w:r>
      <w:r w:rsidRPr="007D04DF">
        <w:rPr>
          <w:rFonts w:eastAsia="SimSun"/>
        </w:rPr>
        <w:tab/>
        <w:t>IP Packet Filter Set or PDR</w:t>
      </w:r>
    </w:p>
    <w:p w14:paraId="10963368" w14:textId="65A12898" w:rsidR="00B54F34" w:rsidRPr="007D04DF" w:rsidRDefault="00B54F34" w:rsidP="005C1062">
      <w:pPr>
        <w:pStyle w:val="B2"/>
        <w:rPr>
          <w:rFonts w:eastAsia="SimSun"/>
        </w:rPr>
      </w:pPr>
      <w:ins w:id="44" w:author="Samsung" w:date="2025-10-03T15:49:00Z">
        <w:r w:rsidRPr="00B54F34">
          <w:rPr>
            <w:rFonts w:eastAsia="SimSun"/>
          </w:rPr>
          <w:t>-</w:t>
        </w:r>
        <w:r w:rsidRPr="00B54F34">
          <w:rPr>
            <w:rFonts w:eastAsia="SimSun"/>
          </w:rPr>
          <w:tab/>
          <w:t>Protocol information</w:t>
        </w:r>
      </w:ins>
    </w:p>
    <w:p w14:paraId="7A14484F" w14:textId="77777777" w:rsidR="005C1062" w:rsidRPr="007D04DF" w:rsidRDefault="005C1062" w:rsidP="005C1062">
      <w:pPr>
        <w:pStyle w:val="B1"/>
        <w:rPr>
          <w:rFonts w:eastAsia="SimSun"/>
        </w:rPr>
      </w:pPr>
      <w:r w:rsidRPr="007D04DF">
        <w:rPr>
          <w:rFonts w:eastAsia="SimSun"/>
        </w:rPr>
        <w:t>-</w:t>
      </w:r>
      <w:r w:rsidRPr="007D04DF">
        <w:rPr>
          <w:rFonts w:eastAsia="SimSun"/>
        </w:rPr>
        <w:tab/>
        <w:t>An Analytics target period indicates the time period over which the analytics are requested.</w:t>
      </w:r>
    </w:p>
    <w:p w14:paraId="772704E5" w14:textId="77777777" w:rsidR="005C1062" w:rsidRPr="007D04DF" w:rsidRDefault="005C1062" w:rsidP="005C1062">
      <w:pPr>
        <w:pStyle w:val="B1"/>
        <w:rPr>
          <w:rFonts w:eastAsia="SimSun"/>
        </w:rPr>
      </w:pPr>
      <w:r w:rsidRPr="007D04DF">
        <w:rPr>
          <w:rFonts w:eastAsia="SimSun"/>
        </w:rPr>
        <w:t>-</w:t>
      </w:r>
      <w:r w:rsidRPr="007D04DF">
        <w:rPr>
          <w:rFonts w:eastAsia="SimSun"/>
        </w:rPr>
        <w:tab/>
        <w:t>In a subscription, the Notification Correlation Id and the Notification Target Address are included.</w:t>
      </w:r>
    </w:p>
    <w:p w14:paraId="2EF3AB52" w14:textId="77777777" w:rsidR="005C1062" w:rsidRPr="007D04DF" w:rsidRDefault="005C1062" w:rsidP="005C1062">
      <w:pPr>
        <w:pStyle w:val="B1"/>
        <w:rPr>
          <w:rFonts w:eastAsia="SimSun"/>
        </w:rPr>
      </w:pPr>
      <w:r w:rsidRPr="007D04DF">
        <w:rPr>
          <w:rFonts w:eastAsia="SimSun"/>
        </w:rPr>
        <w:t>-</w:t>
      </w:r>
      <w:r w:rsidRPr="007D04DF">
        <w:rPr>
          <w:rFonts w:eastAsia="SimSun"/>
        </w:rPr>
        <w:tab/>
        <w:t>Optionally, reporting Thresholds, which apply only for subscriptions and indicate conditions on the levels to be reached for the reporting of respective analytics subsets (see clause 6.23.3 of TS</w:t>
      </w:r>
      <w:r>
        <w:rPr>
          <w:rFonts w:eastAsia="SimSun"/>
        </w:rPr>
        <w:t> </w:t>
      </w:r>
      <w:r w:rsidRPr="007D04DF">
        <w:rPr>
          <w:rFonts w:eastAsia="SimSun"/>
        </w:rPr>
        <w:t>23.288</w:t>
      </w:r>
      <w:r>
        <w:rPr>
          <w:rFonts w:eastAsia="SimSun"/>
        </w:rPr>
        <w:t> </w:t>
      </w:r>
      <w:r w:rsidRPr="007D04DF">
        <w:rPr>
          <w:rFonts w:eastAsia="SimSun"/>
        </w:rPr>
        <w:t>[5]).</w:t>
      </w:r>
    </w:p>
    <w:p w14:paraId="55003271" w14:textId="77777777" w:rsidR="005C1062" w:rsidRPr="007D04DF" w:rsidRDefault="005C1062" w:rsidP="005C1062">
      <w:pPr>
        <w:pStyle w:val="Heading4"/>
      </w:pPr>
      <w:bookmarkStart w:id="45" w:name="_Toc199429115"/>
      <w:bookmarkStart w:id="46" w:name="_Toc199429517"/>
      <w:bookmarkStart w:id="47" w:name="_Toc199429791"/>
      <w:bookmarkStart w:id="48" w:name="_Toc207704237"/>
      <w:bookmarkStart w:id="49" w:name="_Toc209413982"/>
      <w:r w:rsidRPr="007D04DF">
        <w:t>6.27.2.2</w:t>
      </w:r>
      <w:r w:rsidRPr="007D04DF">
        <w:tab/>
        <w:t>Input Data</w:t>
      </w:r>
      <w:bookmarkEnd w:id="45"/>
      <w:bookmarkEnd w:id="46"/>
      <w:bookmarkEnd w:id="47"/>
      <w:bookmarkEnd w:id="48"/>
      <w:bookmarkEnd w:id="49"/>
    </w:p>
    <w:p w14:paraId="039C0819" w14:textId="77777777" w:rsidR="005C1062" w:rsidRPr="007D04DF" w:rsidRDefault="005C1062" w:rsidP="005C1062">
      <w:r w:rsidRPr="007D04DF">
        <w:t>The NWDAF supporting UP management analytics shall be able to collect information from AF, OAM and 5GC NFs.</w:t>
      </w:r>
    </w:p>
    <w:p w14:paraId="13EF61E7" w14:textId="77777777" w:rsidR="005C1062" w:rsidRPr="007D04DF" w:rsidRDefault="005C1062" w:rsidP="005C1062">
      <w:pPr>
        <w:pStyle w:val="TH"/>
      </w:pPr>
      <w:r w:rsidRPr="007D04DF">
        <w:lastRenderedPageBreak/>
        <w:t>Table 6.27.2.2-1: Input data related to UPF performance</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044"/>
        <w:gridCol w:w="2053"/>
        <w:gridCol w:w="4531"/>
      </w:tblGrid>
      <w:tr w:rsidR="005C1062" w:rsidRPr="007D04DF" w14:paraId="3F1F389B" w14:textId="77777777" w:rsidTr="005C1062">
        <w:trPr>
          <w:cantSplit/>
          <w:jc w:val="center"/>
        </w:trPr>
        <w:tc>
          <w:tcPr>
            <w:tcW w:w="3044" w:type="dxa"/>
          </w:tcPr>
          <w:p w14:paraId="618BA4F2" w14:textId="77777777" w:rsidR="005C1062" w:rsidRPr="007D04DF" w:rsidRDefault="005C1062" w:rsidP="005C1062">
            <w:pPr>
              <w:pStyle w:val="TAH"/>
            </w:pPr>
            <w:r w:rsidRPr="007D04DF">
              <w:t>Information</w:t>
            </w:r>
          </w:p>
        </w:tc>
        <w:tc>
          <w:tcPr>
            <w:tcW w:w="2053" w:type="dxa"/>
          </w:tcPr>
          <w:p w14:paraId="4543C370" w14:textId="77777777" w:rsidR="005C1062" w:rsidRPr="007D04DF" w:rsidRDefault="005C1062" w:rsidP="005C1062">
            <w:pPr>
              <w:pStyle w:val="TAH"/>
            </w:pPr>
            <w:r w:rsidRPr="007D04DF">
              <w:t>Source</w:t>
            </w:r>
          </w:p>
        </w:tc>
        <w:tc>
          <w:tcPr>
            <w:tcW w:w="4531" w:type="dxa"/>
          </w:tcPr>
          <w:p w14:paraId="53AD6C43" w14:textId="77777777" w:rsidR="005C1062" w:rsidRPr="007D04DF" w:rsidRDefault="005C1062" w:rsidP="005C1062">
            <w:pPr>
              <w:pStyle w:val="TAH"/>
            </w:pPr>
            <w:r w:rsidRPr="007D04DF">
              <w:t>Description</w:t>
            </w:r>
          </w:p>
        </w:tc>
      </w:tr>
      <w:tr w:rsidR="005C1062" w:rsidRPr="007D04DF" w14:paraId="0C42588C" w14:textId="77777777" w:rsidTr="005C1062">
        <w:trPr>
          <w:cantSplit/>
          <w:jc w:val="center"/>
        </w:trPr>
        <w:tc>
          <w:tcPr>
            <w:tcW w:w="3044" w:type="dxa"/>
          </w:tcPr>
          <w:p w14:paraId="2BCB6C39" w14:textId="77777777" w:rsidR="005C1062" w:rsidRPr="007D04DF" w:rsidRDefault="005C1062" w:rsidP="005C1062">
            <w:pPr>
              <w:pStyle w:val="TAL"/>
            </w:pPr>
            <w:r w:rsidRPr="007D04DF">
              <w:t>UPF info</w:t>
            </w:r>
          </w:p>
        </w:tc>
        <w:tc>
          <w:tcPr>
            <w:tcW w:w="2053" w:type="dxa"/>
          </w:tcPr>
          <w:p w14:paraId="36039F59" w14:textId="77777777" w:rsidR="005C1062" w:rsidRPr="007D04DF" w:rsidRDefault="005C1062" w:rsidP="005C1062">
            <w:pPr>
              <w:pStyle w:val="TAC"/>
            </w:pPr>
            <w:r w:rsidRPr="007D04DF">
              <w:t>UPF/ SMF/NRF</w:t>
            </w:r>
          </w:p>
        </w:tc>
        <w:tc>
          <w:tcPr>
            <w:tcW w:w="4531" w:type="dxa"/>
          </w:tcPr>
          <w:p w14:paraId="4404EE9A" w14:textId="77777777" w:rsidR="005C1062" w:rsidRPr="007D04DF" w:rsidRDefault="005C1062" w:rsidP="005C1062">
            <w:pPr>
              <w:pStyle w:val="TAL"/>
            </w:pPr>
            <w:r w:rsidRPr="007D04DF">
              <w:t>Identifying the UPF(s) that is associated to the collected information, e.g. the NF instance ID(s) or NF set ID(s) of the UPF(s), or the IP address or FQDN of the UPF.</w:t>
            </w:r>
          </w:p>
        </w:tc>
      </w:tr>
      <w:tr w:rsidR="005C1062" w:rsidRPr="007D04DF" w14:paraId="2C0F7373" w14:textId="77777777" w:rsidTr="005C1062">
        <w:trPr>
          <w:cantSplit/>
          <w:jc w:val="center"/>
        </w:trPr>
        <w:tc>
          <w:tcPr>
            <w:tcW w:w="3044" w:type="dxa"/>
          </w:tcPr>
          <w:p w14:paraId="684BBB17" w14:textId="77777777" w:rsidR="005C1062" w:rsidRPr="007D04DF" w:rsidRDefault="005C1062" w:rsidP="005C1062">
            <w:pPr>
              <w:pStyle w:val="TAL"/>
            </w:pPr>
            <w:r w:rsidRPr="007D04DF">
              <w:t>UPF load</w:t>
            </w:r>
          </w:p>
        </w:tc>
        <w:tc>
          <w:tcPr>
            <w:tcW w:w="2053" w:type="dxa"/>
          </w:tcPr>
          <w:p w14:paraId="3C553F17" w14:textId="77777777" w:rsidR="005C1062" w:rsidRPr="007D04DF" w:rsidRDefault="005C1062" w:rsidP="005C1062">
            <w:pPr>
              <w:pStyle w:val="TAC"/>
            </w:pPr>
            <w:r w:rsidRPr="007D04DF">
              <w:t xml:space="preserve">NRF </w:t>
            </w:r>
          </w:p>
        </w:tc>
        <w:tc>
          <w:tcPr>
            <w:tcW w:w="4531" w:type="dxa"/>
          </w:tcPr>
          <w:p w14:paraId="2D62381D" w14:textId="77777777" w:rsidR="005C1062" w:rsidRPr="007D04DF" w:rsidRDefault="005C1062" w:rsidP="005C1062">
            <w:pPr>
              <w:pStyle w:val="TAL"/>
            </w:pPr>
            <w:r w:rsidRPr="007D04DF">
              <w:t>Load information indicates the current load of the UPF, e.g. CPU, memory, or percentage of load information.</w:t>
            </w:r>
          </w:p>
        </w:tc>
      </w:tr>
      <w:tr w:rsidR="005C1062" w:rsidRPr="007D04DF" w14:paraId="696F7828" w14:textId="77777777" w:rsidTr="005C1062">
        <w:trPr>
          <w:cantSplit/>
          <w:jc w:val="center"/>
        </w:trPr>
        <w:tc>
          <w:tcPr>
            <w:tcW w:w="3044" w:type="dxa"/>
          </w:tcPr>
          <w:p w14:paraId="67CCBE1E" w14:textId="77777777" w:rsidR="005C1062" w:rsidRPr="007D04DF" w:rsidRDefault="005C1062" w:rsidP="005C1062">
            <w:pPr>
              <w:pStyle w:val="TAL"/>
            </w:pPr>
            <w:r w:rsidRPr="007D04DF">
              <w:t>DL/ UL Throughput</w:t>
            </w:r>
          </w:p>
        </w:tc>
        <w:tc>
          <w:tcPr>
            <w:tcW w:w="2053" w:type="dxa"/>
          </w:tcPr>
          <w:p w14:paraId="34A67FB5" w14:textId="77777777" w:rsidR="005C1062" w:rsidRPr="007D04DF" w:rsidRDefault="005C1062" w:rsidP="005C1062">
            <w:pPr>
              <w:pStyle w:val="TAC"/>
            </w:pPr>
            <w:r w:rsidRPr="007D04DF">
              <w:t>UPF/ AF</w:t>
            </w:r>
          </w:p>
        </w:tc>
        <w:tc>
          <w:tcPr>
            <w:tcW w:w="4531" w:type="dxa"/>
          </w:tcPr>
          <w:p w14:paraId="727E116D" w14:textId="77777777" w:rsidR="005C1062" w:rsidRPr="007D04DF" w:rsidRDefault="005C1062" w:rsidP="005C1062">
            <w:pPr>
              <w:pStyle w:val="TAL"/>
            </w:pPr>
            <w:r w:rsidRPr="007D04DF">
              <w:t>The throughput UL/DL over the measurement period, .e.g. peak value or average value.</w:t>
            </w:r>
          </w:p>
        </w:tc>
      </w:tr>
      <w:tr w:rsidR="005C1062" w:rsidRPr="007D04DF" w14:paraId="60336CDD" w14:textId="77777777" w:rsidTr="005C1062">
        <w:trPr>
          <w:cantSplit/>
          <w:jc w:val="center"/>
        </w:trPr>
        <w:tc>
          <w:tcPr>
            <w:tcW w:w="3044" w:type="dxa"/>
          </w:tcPr>
          <w:p w14:paraId="74619695" w14:textId="77777777" w:rsidR="005C1062" w:rsidRPr="007D04DF" w:rsidRDefault="005C1062" w:rsidP="005C1062">
            <w:pPr>
              <w:pStyle w:val="TAL"/>
            </w:pPr>
            <w:r w:rsidRPr="007D04DF">
              <w:t>UPF service area</w:t>
            </w:r>
          </w:p>
        </w:tc>
        <w:tc>
          <w:tcPr>
            <w:tcW w:w="2053" w:type="dxa"/>
          </w:tcPr>
          <w:p w14:paraId="5EDABC3A" w14:textId="77777777" w:rsidR="005C1062" w:rsidRPr="007D04DF" w:rsidRDefault="005C1062" w:rsidP="005C1062">
            <w:pPr>
              <w:pStyle w:val="TAC"/>
            </w:pPr>
            <w:r w:rsidRPr="007D04DF">
              <w:t>UPF/ NRF</w:t>
            </w:r>
          </w:p>
        </w:tc>
        <w:tc>
          <w:tcPr>
            <w:tcW w:w="4531" w:type="dxa"/>
          </w:tcPr>
          <w:p w14:paraId="0873DEB5" w14:textId="77777777" w:rsidR="005C1062" w:rsidRPr="007D04DF" w:rsidRDefault="005C1062" w:rsidP="005C1062">
            <w:pPr>
              <w:pStyle w:val="TAL"/>
            </w:pPr>
            <w:r w:rsidRPr="007D04DF">
              <w:t>The service area information of the corresponding UPF(s).</w:t>
            </w:r>
          </w:p>
        </w:tc>
      </w:tr>
      <w:tr w:rsidR="005C1062" w:rsidRPr="007D04DF" w14:paraId="675634FB" w14:textId="77777777" w:rsidTr="005C1062">
        <w:trPr>
          <w:cantSplit/>
          <w:jc w:val="center"/>
        </w:trPr>
        <w:tc>
          <w:tcPr>
            <w:tcW w:w="3044" w:type="dxa"/>
          </w:tcPr>
          <w:p w14:paraId="2FE45372" w14:textId="77777777" w:rsidR="005C1062" w:rsidRPr="007D04DF" w:rsidRDefault="005C1062" w:rsidP="005C1062">
            <w:pPr>
              <w:pStyle w:val="TAL"/>
            </w:pPr>
            <w:r w:rsidRPr="007D04DF">
              <w:t>Capacity GTP</w:t>
            </w:r>
          </w:p>
        </w:tc>
        <w:tc>
          <w:tcPr>
            <w:tcW w:w="2053" w:type="dxa"/>
          </w:tcPr>
          <w:p w14:paraId="65620B3D" w14:textId="77777777" w:rsidR="005C1062" w:rsidRPr="007D04DF" w:rsidRDefault="005C1062" w:rsidP="005C1062">
            <w:pPr>
              <w:pStyle w:val="TAC"/>
            </w:pPr>
            <w:r w:rsidRPr="007D04DF">
              <w:t>UPF/ OAM</w:t>
            </w:r>
          </w:p>
        </w:tc>
        <w:tc>
          <w:tcPr>
            <w:tcW w:w="4531" w:type="dxa"/>
          </w:tcPr>
          <w:p w14:paraId="7D56004B" w14:textId="77777777" w:rsidR="005C1062" w:rsidRPr="007D04DF" w:rsidRDefault="005C1062" w:rsidP="005C1062">
            <w:pPr>
              <w:pStyle w:val="TAL"/>
            </w:pPr>
            <w:r w:rsidRPr="007D04DF">
              <w:t>The maximum achievable UL and/or DL GTP transmission rate between PSA UPF and NG-RAN and between PSA UPF and UE, e.g. as defined in clause 6.3.11 of TS 28.554 [16].</w:t>
            </w:r>
          </w:p>
        </w:tc>
      </w:tr>
      <w:tr w:rsidR="005C1062" w:rsidRPr="007D04DF" w14:paraId="79F50E08" w14:textId="77777777" w:rsidTr="005C1062">
        <w:trPr>
          <w:cantSplit/>
          <w:jc w:val="center"/>
        </w:trPr>
        <w:tc>
          <w:tcPr>
            <w:tcW w:w="3044" w:type="dxa"/>
          </w:tcPr>
          <w:p w14:paraId="713B6536" w14:textId="77777777" w:rsidR="005C1062" w:rsidRPr="007D04DF" w:rsidRDefault="005C1062" w:rsidP="005C1062">
            <w:pPr>
              <w:pStyle w:val="TAL"/>
            </w:pPr>
            <w:r w:rsidRPr="007D04DF">
              <w:t>Data transmission over N3 interface</w:t>
            </w:r>
          </w:p>
        </w:tc>
        <w:tc>
          <w:tcPr>
            <w:tcW w:w="2053" w:type="dxa"/>
          </w:tcPr>
          <w:p w14:paraId="0EA6B544" w14:textId="77777777" w:rsidR="005C1062" w:rsidRPr="007D04DF" w:rsidRDefault="005C1062" w:rsidP="005C1062">
            <w:pPr>
              <w:pStyle w:val="TAC"/>
            </w:pPr>
            <w:r w:rsidRPr="007D04DF">
              <w:t>UPF/ OAM</w:t>
            </w:r>
          </w:p>
        </w:tc>
        <w:tc>
          <w:tcPr>
            <w:tcW w:w="4531" w:type="dxa"/>
          </w:tcPr>
          <w:p w14:paraId="2C84B3DE" w14:textId="77777777" w:rsidR="005C1062" w:rsidRPr="007D04DF" w:rsidRDefault="005C1062" w:rsidP="005C1062">
            <w:pPr>
              <w:pStyle w:val="TAL"/>
            </w:pPr>
            <w:r w:rsidRPr="007D04DF">
              <w:t>Data packets or traffic volume of incoming and/or outgoing GTP data packets on the N3 interface (from (R)AN to UPF), e.g. as defined in clause 5.4.1 of TS 28.552 [15].</w:t>
            </w:r>
          </w:p>
        </w:tc>
      </w:tr>
      <w:tr w:rsidR="005C1062" w:rsidRPr="007D04DF" w14:paraId="4D4C4C25" w14:textId="77777777" w:rsidTr="005C1062">
        <w:trPr>
          <w:cantSplit/>
          <w:jc w:val="center"/>
        </w:trPr>
        <w:tc>
          <w:tcPr>
            <w:tcW w:w="3044" w:type="dxa"/>
          </w:tcPr>
          <w:p w14:paraId="49284690" w14:textId="77777777" w:rsidR="005C1062" w:rsidRPr="007D04DF" w:rsidRDefault="005C1062" w:rsidP="005C1062">
            <w:pPr>
              <w:pStyle w:val="TAL"/>
            </w:pPr>
            <w:r w:rsidRPr="007D04DF">
              <w:t>Data loss over N3 interface</w:t>
            </w:r>
          </w:p>
        </w:tc>
        <w:tc>
          <w:tcPr>
            <w:tcW w:w="2053" w:type="dxa"/>
          </w:tcPr>
          <w:p w14:paraId="2927CD51" w14:textId="77777777" w:rsidR="005C1062" w:rsidRPr="007D04DF" w:rsidRDefault="005C1062" w:rsidP="005C1062">
            <w:pPr>
              <w:pStyle w:val="TAC"/>
            </w:pPr>
            <w:r w:rsidRPr="007D04DF">
              <w:t>UPF/ OAM</w:t>
            </w:r>
          </w:p>
        </w:tc>
        <w:tc>
          <w:tcPr>
            <w:tcW w:w="4531" w:type="dxa"/>
          </w:tcPr>
          <w:p w14:paraId="76FC6F71" w14:textId="77777777" w:rsidR="005C1062" w:rsidRPr="007D04DF" w:rsidRDefault="005C1062" w:rsidP="005C1062">
            <w:pPr>
              <w:pStyle w:val="TAL"/>
            </w:pPr>
            <w:r w:rsidRPr="007D04DF">
              <w:t>Incoming GTP Data Packet Loss or Rejection in UPF and/or outgoing GTP Data Packet Loss that are not successfully received at gNB over N3, e.g. as defined in clause 5.4.1 of TS 28.552 [15].</w:t>
            </w:r>
          </w:p>
        </w:tc>
      </w:tr>
      <w:tr w:rsidR="005C1062" w:rsidRPr="007D04DF" w14:paraId="591A00AD" w14:textId="77777777" w:rsidTr="005C1062">
        <w:trPr>
          <w:cantSplit/>
          <w:jc w:val="center"/>
        </w:trPr>
        <w:tc>
          <w:tcPr>
            <w:tcW w:w="3044" w:type="dxa"/>
          </w:tcPr>
          <w:p w14:paraId="0311F84B" w14:textId="77777777" w:rsidR="005C1062" w:rsidRPr="007D04DF" w:rsidRDefault="005C1062" w:rsidP="005C1062">
            <w:pPr>
              <w:pStyle w:val="TAL"/>
            </w:pPr>
            <w:r w:rsidRPr="007D04DF">
              <w:t>Throughput of N3 interface</w:t>
            </w:r>
          </w:p>
        </w:tc>
        <w:tc>
          <w:tcPr>
            <w:tcW w:w="2053" w:type="dxa"/>
          </w:tcPr>
          <w:p w14:paraId="636F0858" w14:textId="77777777" w:rsidR="005C1062" w:rsidRPr="007D04DF" w:rsidRDefault="005C1062" w:rsidP="005C1062">
            <w:pPr>
              <w:pStyle w:val="TAC"/>
            </w:pPr>
            <w:r w:rsidRPr="007D04DF">
              <w:t>UPF/ OAM</w:t>
            </w:r>
          </w:p>
        </w:tc>
        <w:tc>
          <w:tcPr>
            <w:tcW w:w="4531" w:type="dxa"/>
          </w:tcPr>
          <w:p w14:paraId="35A01387" w14:textId="77777777" w:rsidR="005C1062" w:rsidRPr="007D04DF" w:rsidRDefault="005C1062" w:rsidP="005C1062">
            <w:pPr>
              <w:pStyle w:val="TAL"/>
            </w:pPr>
            <w:r w:rsidRPr="007D04DF">
              <w:t>Upstream and/or downstream throughput at N3 interface, e.g. as defined in clauses 6.3.3 and 6.3.4 of TS 28.554 [16].</w:t>
            </w:r>
          </w:p>
        </w:tc>
      </w:tr>
      <w:tr w:rsidR="005C1062" w:rsidRPr="007D04DF" w14:paraId="1858B7D3" w14:textId="77777777" w:rsidTr="005C1062">
        <w:trPr>
          <w:cantSplit/>
          <w:jc w:val="center"/>
        </w:trPr>
        <w:tc>
          <w:tcPr>
            <w:tcW w:w="3044" w:type="dxa"/>
          </w:tcPr>
          <w:p w14:paraId="5598D67F" w14:textId="77777777" w:rsidR="005C1062" w:rsidRPr="007D04DF" w:rsidRDefault="005C1062" w:rsidP="005C1062">
            <w:pPr>
              <w:pStyle w:val="TAL"/>
            </w:pPr>
            <w:r w:rsidRPr="007D04DF">
              <w:t>Data transmission over N6 interface</w:t>
            </w:r>
          </w:p>
        </w:tc>
        <w:tc>
          <w:tcPr>
            <w:tcW w:w="2053" w:type="dxa"/>
          </w:tcPr>
          <w:p w14:paraId="6369A452" w14:textId="77777777" w:rsidR="005C1062" w:rsidRPr="007D04DF" w:rsidRDefault="005C1062" w:rsidP="005C1062">
            <w:pPr>
              <w:pStyle w:val="TAC"/>
            </w:pPr>
            <w:r w:rsidRPr="007D04DF">
              <w:t>UPF/ OAM</w:t>
            </w:r>
          </w:p>
        </w:tc>
        <w:tc>
          <w:tcPr>
            <w:tcW w:w="4531" w:type="dxa"/>
          </w:tcPr>
          <w:p w14:paraId="66D1C3FD" w14:textId="77777777" w:rsidR="005C1062" w:rsidRPr="007D04DF" w:rsidRDefault="005C1062" w:rsidP="005C1062">
            <w:pPr>
              <w:pStyle w:val="TAL"/>
            </w:pPr>
            <w:r w:rsidRPr="007D04DF">
              <w:t>The link usage of N6 interface, including the usage of incoming traffic and/or outgoing traffic, e.g. as defined in clause 5.4.2 of TS 28.552 [15].</w:t>
            </w:r>
          </w:p>
        </w:tc>
      </w:tr>
      <w:tr w:rsidR="005C1062" w:rsidRPr="007D04DF" w14:paraId="6AB4509E" w14:textId="77777777" w:rsidTr="005C1062">
        <w:trPr>
          <w:cantSplit/>
          <w:jc w:val="center"/>
        </w:trPr>
        <w:tc>
          <w:tcPr>
            <w:tcW w:w="3044" w:type="dxa"/>
          </w:tcPr>
          <w:p w14:paraId="1E90D73F" w14:textId="77777777" w:rsidR="005C1062" w:rsidRPr="007D04DF" w:rsidRDefault="005C1062" w:rsidP="005C1062">
            <w:pPr>
              <w:pStyle w:val="TAL"/>
            </w:pPr>
            <w:r w:rsidRPr="007D04DF">
              <w:t>N4 interface information</w:t>
            </w:r>
          </w:p>
        </w:tc>
        <w:tc>
          <w:tcPr>
            <w:tcW w:w="2053" w:type="dxa"/>
          </w:tcPr>
          <w:p w14:paraId="359E4B34" w14:textId="77777777" w:rsidR="005C1062" w:rsidRPr="007D04DF" w:rsidRDefault="005C1062" w:rsidP="005C1062">
            <w:pPr>
              <w:pStyle w:val="TAC"/>
            </w:pPr>
            <w:r w:rsidRPr="007D04DF">
              <w:t>SMF/ OAM</w:t>
            </w:r>
          </w:p>
        </w:tc>
        <w:tc>
          <w:tcPr>
            <w:tcW w:w="4531" w:type="dxa"/>
          </w:tcPr>
          <w:p w14:paraId="14B7D007" w14:textId="77777777" w:rsidR="005C1062" w:rsidRPr="007D04DF" w:rsidRDefault="005C1062" w:rsidP="005C1062">
            <w:pPr>
              <w:pStyle w:val="TAL"/>
            </w:pPr>
            <w:r w:rsidRPr="007D04DF">
              <w:t>The N4 interface information may include the number of requested, successful or failed N4 session establishments and/or N4 session reports, e.g. as defined in clause 5.4.3 of TS 28.552 [15].</w:t>
            </w:r>
          </w:p>
        </w:tc>
      </w:tr>
      <w:tr w:rsidR="005C1062" w:rsidRPr="007D04DF" w14:paraId="7CA5CCE2" w14:textId="77777777" w:rsidTr="005C1062">
        <w:trPr>
          <w:cantSplit/>
          <w:jc w:val="center"/>
        </w:trPr>
        <w:tc>
          <w:tcPr>
            <w:tcW w:w="3044" w:type="dxa"/>
          </w:tcPr>
          <w:p w14:paraId="2285A075" w14:textId="77777777" w:rsidR="005C1062" w:rsidRPr="007D04DF" w:rsidRDefault="005C1062" w:rsidP="005C1062">
            <w:pPr>
              <w:pStyle w:val="TAL"/>
            </w:pPr>
            <w:r w:rsidRPr="007D04DF">
              <w:t>Data transmission over N9 interface</w:t>
            </w:r>
          </w:p>
        </w:tc>
        <w:tc>
          <w:tcPr>
            <w:tcW w:w="2053" w:type="dxa"/>
          </w:tcPr>
          <w:p w14:paraId="7B6960EC" w14:textId="77777777" w:rsidR="005C1062" w:rsidRPr="007D04DF" w:rsidRDefault="005C1062" w:rsidP="005C1062">
            <w:pPr>
              <w:pStyle w:val="TAC"/>
            </w:pPr>
            <w:r w:rsidRPr="007D04DF">
              <w:t>UPF/ OAM</w:t>
            </w:r>
          </w:p>
        </w:tc>
        <w:tc>
          <w:tcPr>
            <w:tcW w:w="4531" w:type="dxa"/>
          </w:tcPr>
          <w:p w14:paraId="14B83553" w14:textId="77777777" w:rsidR="005C1062" w:rsidRPr="007D04DF" w:rsidRDefault="005C1062" w:rsidP="005C1062">
            <w:pPr>
              <w:pStyle w:val="TAL"/>
            </w:pPr>
            <w:r w:rsidRPr="007D04DF">
              <w:t>The Number of incoming and/or outgoing GTP data packets on the N9 interface associated to the PSA UPF, e.g. as defined in clause 5.4.4.2 of TS 28.552 [15].</w:t>
            </w:r>
          </w:p>
          <w:p w14:paraId="79E260BB" w14:textId="77777777" w:rsidR="005C1062" w:rsidRPr="007D04DF" w:rsidRDefault="005C1062" w:rsidP="005C1062">
            <w:pPr>
              <w:pStyle w:val="TAL"/>
            </w:pPr>
            <w:r w:rsidRPr="007D04DF">
              <w:t>This may include the overall, successful or failed data packets transfer.</w:t>
            </w:r>
          </w:p>
        </w:tc>
      </w:tr>
      <w:tr w:rsidR="005C1062" w:rsidRPr="007D04DF" w14:paraId="16F40CC5" w14:textId="77777777" w:rsidTr="005C1062">
        <w:trPr>
          <w:cantSplit/>
          <w:jc w:val="center"/>
        </w:trPr>
        <w:tc>
          <w:tcPr>
            <w:tcW w:w="3044" w:type="dxa"/>
          </w:tcPr>
          <w:p w14:paraId="7FB1EA1E" w14:textId="77777777" w:rsidR="005C1062" w:rsidRPr="007D04DF" w:rsidRDefault="005C1062" w:rsidP="005C1062">
            <w:pPr>
              <w:pStyle w:val="TAL"/>
            </w:pPr>
            <w:r w:rsidRPr="007D04DF">
              <w:t>Delay</w:t>
            </w:r>
          </w:p>
        </w:tc>
        <w:tc>
          <w:tcPr>
            <w:tcW w:w="2053" w:type="dxa"/>
          </w:tcPr>
          <w:p w14:paraId="676F7004" w14:textId="77777777" w:rsidR="005C1062" w:rsidRPr="007D04DF" w:rsidRDefault="005C1062" w:rsidP="005C1062">
            <w:pPr>
              <w:pStyle w:val="TAC"/>
            </w:pPr>
            <w:r w:rsidRPr="007D04DF">
              <w:t>SMF/UPF/ OAM</w:t>
            </w:r>
          </w:p>
        </w:tc>
        <w:tc>
          <w:tcPr>
            <w:tcW w:w="4531" w:type="dxa"/>
          </w:tcPr>
          <w:p w14:paraId="392931AE" w14:textId="77777777" w:rsidR="005C1062" w:rsidRPr="007D04DF" w:rsidRDefault="005C1062" w:rsidP="005C1062">
            <w:pPr>
              <w:pStyle w:val="TAL"/>
            </w:pPr>
            <w:r w:rsidRPr="007D04DF">
              <w:t>The UL/DL/ round trip delay between UPF and NG-RAN, or between UE and UPF, e.g. as defined in clauses 5.4.7, 5.4.8 and 5.4.9 of TS 28.552 [15] or collected from UPF/ SMF.</w:t>
            </w:r>
          </w:p>
          <w:p w14:paraId="7C63AD16" w14:textId="77777777" w:rsidR="005C1062" w:rsidRPr="007D04DF" w:rsidRDefault="005C1062" w:rsidP="005C1062">
            <w:pPr>
              <w:pStyle w:val="TAL"/>
            </w:pPr>
            <w:r w:rsidRPr="007D04DF">
              <w:t>The delay could be the values of average, distribution, maximum, or variance.</w:t>
            </w:r>
          </w:p>
        </w:tc>
      </w:tr>
      <w:tr w:rsidR="005C1062" w:rsidRPr="007D04DF" w14:paraId="1A57D86E" w14:textId="77777777" w:rsidTr="005C1062">
        <w:trPr>
          <w:cantSplit/>
          <w:jc w:val="center"/>
        </w:trPr>
        <w:tc>
          <w:tcPr>
            <w:tcW w:w="3044" w:type="dxa"/>
          </w:tcPr>
          <w:p w14:paraId="2B9AAB13" w14:textId="77777777" w:rsidR="005C1062" w:rsidRPr="007D04DF" w:rsidRDefault="005C1062" w:rsidP="005C1062">
            <w:pPr>
              <w:pStyle w:val="TAL"/>
            </w:pPr>
            <w:r w:rsidRPr="007D04DF">
              <w:t>Time stamp or measurement period</w:t>
            </w:r>
          </w:p>
        </w:tc>
        <w:tc>
          <w:tcPr>
            <w:tcW w:w="2053" w:type="dxa"/>
          </w:tcPr>
          <w:p w14:paraId="67A1B2A5" w14:textId="77777777" w:rsidR="005C1062" w:rsidRPr="007D04DF" w:rsidRDefault="005C1062" w:rsidP="005C1062">
            <w:pPr>
              <w:pStyle w:val="TAC"/>
            </w:pPr>
            <w:r w:rsidRPr="007D04DF">
              <w:t>UPF/SMF/NRF/OAM</w:t>
            </w:r>
          </w:p>
        </w:tc>
        <w:tc>
          <w:tcPr>
            <w:tcW w:w="4531" w:type="dxa"/>
          </w:tcPr>
          <w:p w14:paraId="414F4D5E" w14:textId="77777777" w:rsidR="005C1062" w:rsidRPr="007D04DF" w:rsidRDefault="005C1062" w:rsidP="005C1062">
            <w:pPr>
              <w:pStyle w:val="TAL"/>
            </w:pPr>
            <w:r w:rsidRPr="007D04DF">
              <w:t>The associated timing information of the collected information.</w:t>
            </w:r>
          </w:p>
        </w:tc>
      </w:tr>
    </w:tbl>
    <w:p w14:paraId="3716C02A" w14:textId="77777777" w:rsidR="005C1062" w:rsidRPr="007D04DF" w:rsidRDefault="005C1062" w:rsidP="005C1062">
      <w:pPr>
        <w:rPr>
          <w:rFonts w:eastAsia="SimSun"/>
          <w:lang w:eastAsia="zh-CN"/>
        </w:rPr>
      </w:pPr>
    </w:p>
    <w:p w14:paraId="7ED6DAAE" w14:textId="77777777" w:rsidR="005C1062" w:rsidRPr="007D04DF" w:rsidRDefault="005C1062" w:rsidP="005C1062">
      <w:pPr>
        <w:pStyle w:val="TH"/>
        <w:tabs>
          <w:tab w:val="left" w:pos="7230"/>
        </w:tabs>
      </w:pPr>
      <w:r w:rsidRPr="007D04DF">
        <w:lastRenderedPageBreak/>
        <w:t>Table 6.27.2.2-2: Input data related to the service flow via user plane</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044"/>
        <w:gridCol w:w="2053"/>
        <w:gridCol w:w="4531"/>
      </w:tblGrid>
      <w:tr w:rsidR="005C1062" w:rsidRPr="007D04DF" w14:paraId="0083E0B6" w14:textId="77777777" w:rsidTr="005C1062">
        <w:trPr>
          <w:cantSplit/>
          <w:jc w:val="center"/>
        </w:trPr>
        <w:tc>
          <w:tcPr>
            <w:tcW w:w="3044" w:type="dxa"/>
          </w:tcPr>
          <w:p w14:paraId="139033BC" w14:textId="77777777" w:rsidR="005C1062" w:rsidRPr="007D04DF" w:rsidRDefault="005C1062" w:rsidP="005C1062">
            <w:pPr>
              <w:pStyle w:val="TAH"/>
            </w:pPr>
            <w:r w:rsidRPr="007D04DF">
              <w:t>Information</w:t>
            </w:r>
          </w:p>
        </w:tc>
        <w:tc>
          <w:tcPr>
            <w:tcW w:w="2053" w:type="dxa"/>
          </w:tcPr>
          <w:p w14:paraId="1E1D63C7" w14:textId="77777777" w:rsidR="005C1062" w:rsidRPr="007D04DF" w:rsidRDefault="005C1062" w:rsidP="005C1062">
            <w:pPr>
              <w:pStyle w:val="TAH"/>
            </w:pPr>
            <w:r w:rsidRPr="007D04DF">
              <w:t>Source</w:t>
            </w:r>
          </w:p>
        </w:tc>
        <w:tc>
          <w:tcPr>
            <w:tcW w:w="4531" w:type="dxa"/>
          </w:tcPr>
          <w:p w14:paraId="688990C6" w14:textId="77777777" w:rsidR="005C1062" w:rsidRPr="007D04DF" w:rsidRDefault="005C1062" w:rsidP="005C1062">
            <w:pPr>
              <w:pStyle w:val="TAH"/>
            </w:pPr>
            <w:r w:rsidRPr="007D04DF">
              <w:t>Description</w:t>
            </w:r>
          </w:p>
        </w:tc>
      </w:tr>
      <w:tr w:rsidR="005C1062" w:rsidRPr="007D04DF" w14:paraId="2BB2F9FF" w14:textId="77777777" w:rsidTr="005C1062">
        <w:trPr>
          <w:cantSplit/>
          <w:jc w:val="center"/>
        </w:trPr>
        <w:tc>
          <w:tcPr>
            <w:tcW w:w="3044" w:type="dxa"/>
          </w:tcPr>
          <w:p w14:paraId="5E50655B" w14:textId="77777777" w:rsidR="005C1062" w:rsidRPr="007D04DF" w:rsidRDefault="005C1062" w:rsidP="005C1062">
            <w:pPr>
              <w:pStyle w:val="TAL"/>
            </w:pPr>
            <w:r w:rsidRPr="007D04DF">
              <w:t>Application info</w:t>
            </w:r>
          </w:p>
        </w:tc>
        <w:tc>
          <w:tcPr>
            <w:tcW w:w="2053" w:type="dxa"/>
          </w:tcPr>
          <w:p w14:paraId="4D4D3996" w14:textId="77777777" w:rsidR="005C1062" w:rsidRPr="007D04DF" w:rsidRDefault="005C1062" w:rsidP="005C1062">
            <w:pPr>
              <w:pStyle w:val="TAC"/>
            </w:pPr>
            <w:r w:rsidRPr="007D04DF">
              <w:t>UPF/ AF</w:t>
            </w:r>
          </w:p>
        </w:tc>
        <w:tc>
          <w:tcPr>
            <w:tcW w:w="4531" w:type="dxa"/>
          </w:tcPr>
          <w:p w14:paraId="26A71985" w14:textId="77777777" w:rsidR="005C1062" w:rsidRPr="007D04DF" w:rsidRDefault="005C1062" w:rsidP="005C1062">
            <w:pPr>
              <w:pStyle w:val="TAL"/>
            </w:pPr>
            <w:r w:rsidRPr="007D04DF">
              <w:t>Identifying the application associated to traffic/ service flow, e.g. application ID, IP address or FDQN of the application.</w:t>
            </w:r>
          </w:p>
          <w:p w14:paraId="738AB79D" w14:textId="77777777" w:rsidR="005C1062" w:rsidRPr="007D04DF" w:rsidRDefault="005C1062" w:rsidP="005C1062">
            <w:pPr>
              <w:pStyle w:val="TAL"/>
            </w:pPr>
            <w:r w:rsidRPr="007D04DF">
              <w:t>The data transmission might be from or to the application server.</w:t>
            </w:r>
          </w:p>
        </w:tc>
      </w:tr>
      <w:tr w:rsidR="005C1062" w:rsidRPr="007D04DF" w14:paraId="1BAF731D" w14:textId="77777777" w:rsidTr="005C1062">
        <w:trPr>
          <w:cantSplit/>
          <w:jc w:val="center"/>
        </w:trPr>
        <w:tc>
          <w:tcPr>
            <w:tcW w:w="3044" w:type="dxa"/>
          </w:tcPr>
          <w:p w14:paraId="0C2D7E23" w14:textId="77777777" w:rsidR="005C1062" w:rsidRPr="007D04DF" w:rsidRDefault="005C1062" w:rsidP="005C1062">
            <w:pPr>
              <w:pStyle w:val="TAL"/>
            </w:pPr>
            <w:r w:rsidRPr="007D04DF">
              <w:t>UE IDs</w:t>
            </w:r>
          </w:p>
        </w:tc>
        <w:tc>
          <w:tcPr>
            <w:tcW w:w="2053" w:type="dxa"/>
          </w:tcPr>
          <w:p w14:paraId="484CB7AA" w14:textId="77777777" w:rsidR="005C1062" w:rsidRPr="007D04DF" w:rsidRDefault="005C1062" w:rsidP="005C1062">
            <w:pPr>
              <w:pStyle w:val="TAC"/>
            </w:pPr>
            <w:r w:rsidRPr="007D04DF">
              <w:t>SMF/ UPF/ AF</w:t>
            </w:r>
          </w:p>
        </w:tc>
        <w:tc>
          <w:tcPr>
            <w:tcW w:w="4531" w:type="dxa"/>
          </w:tcPr>
          <w:p w14:paraId="422EE261" w14:textId="77777777" w:rsidR="005C1062" w:rsidRPr="007D04DF" w:rsidRDefault="005C1062" w:rsidP="005C1062">
            <w:pPr>
              <w:pStyle w:val="TAL"/>
            </w:pPr>
            <w:r w:rsidRPr="007D04DF">
              <w:t>Identifying the UE(s) (e.g. SUPIs, GPSIs) that are associated to the corresponding data transmission from/to the application server(s).</w:t>
            </w:r>
          </w:p>
        </w:tc>
      </w:tr>
      <w:tr w:rsidR="005C1062" w:rsidRPr="007D04DF" w14:paraId="70DC93F2" w14:textId="77777777" w:rsidTr="005C1062">
        <w:trPr>
          <w:cantSplit/>
          <w:jc w:val="center"/>
        </w:trPr>
        <w:tc>
          <w:tcPr>
            <w:tcW w:w="3044" w:type="dxa"/>
          </w:tcPr>
          <w:p w14:paraId="34DFEB24" w14:textId="77777777" w:rsidR="005C1062" w:rsidRPr="007D04DF" w:rsidRDefault="005C1062" w:rsidP="005C1062">
            <w:pPr>
              <w:pStyle w:val="TAL"/>
            </w:pPr>
            <w:r w:rsidRPr="007D04DF">
              <w:t>Transport protocol information</w:t>
            </w:r>
          </w:p>
        </w:tc>
        <w:tc>
          <w:tcPr>
            <w:tcW w:w="2053" w:type="dxa"/>
          </w:tcPr>
          <w:p w14:paraId="0D4C821F" w14:textId="77777777" w:rsidR="005C1062" w:rsidRPr="007D04DF" w:rsidRDefault="005C1062" w:rsidP="005C1062">
            <w:pPr>
              <w:pStyle w:val="TAC"/>
            </w:pPr>
            <w:r w:rsidRPr="007D04DF">
              <w:t>SMF/UPF/AF/</w:t>
            </w:r>
          </w:p>
        </w:tc>
        <w:tc>
          <w:tcPr>
            <w:tcW w:w="4531" w:type="dxa"/>
          </w:tcPr>
          <w:p w14:paraId="4B28A206" w14:textId="77777777" w:rsidR="005C1062" w:rsidRPr="007D04DF" w:rsidRDefault="005C1062" w:rsidP="005C1062">
            <w:pPr>
              <w:pStyle w:val="TAL"/>
            </w:pPr>
            <w:r w:rsidRPr="007D04DF">
              <w:t>The transport protocol associated to the traffic transmission, e.g. RTP, SRTP, TCP, UDP, DCCP, SCTP, QUIC, etc.</w:t>
            </w:r>
          </w:p>
        </w:tc>
      </w:tr>
      <w:tr w:rsidR="005C1062" w:rsidRPr="007D04DF" w14:paraId="16E854C9" w14:textId="77777777" w:rsidTr="005C1062">
        <w:trPr>
          <w:cantSplit/>
          <w:jc w:val="center"/>
        </w:trPr>
        <w:tc>
          <w:tcPr>
            <w:tcW w:w="3044" w:type="dxa"/>
          </w:tcPr>
          <w:p w14:paraId="5924ADF6" w14:textId="77777777" w:rsidR="005C1062" w:rsidRPr="007D04DF" w:rsidRDefault="005C1062" w:rsidP="005C1062">
            <w:pPr>
              <w:pStyle w:val="TAL"/>
            </w:pPr>
            <w:r w:rsidRPr="007D04DF">
              <w:t>IP Packet Filter Set or PDR</w:t>
            </w:r>
          </w:p>
        </w:tc>
        <w:tc>
          <w:tcPr>
            <w:tcW w:w="2053" w:type="dxa"/>
          </w:tcPr>
          <w:p w14:paraId="6F32AABA" w14:textId="77777777" w:rsidR="005C1062" w:rsidRPr="007D04DF" w:rsidRDefault="005C1062" w:rsidP="005C1062">
            <w:pPr>
              <w:pStyle w:val="TAC"/>
            </w:pPr>
            <w:r w:rsidRPr="007D04DF">
              <w:t>UPF/ AF</w:t>
            </w:r>
          </w:p>
        </w:tc>
        <w:tc>
          <w:tcPr>
            <w:tcW w:w="4531" w:type="dxa"/>
          </w:tcPr>
          <w:p w14:paraId="05CCA526" w14:textId="77777777" w:rsidR="005C1062" w:rsidRPr="007D04DF" w:rsidRDefault="005C1062" w:rsidP="005C1062">
            <w:pPr>
              <w:pStyle w:val="TAL"/>
            </w:pPr>
            <w:r w:rsidRPr="007D04DF">
              <w:t>IP Packet Filter set as defined in clause 5.8.2 of TS 23.501 [2] or the PDR for traffic detection at UPF.</w:t>
            </w:r>
          </w:p>
        </w:tc>
      </w:tr>
      <w:tr w:rsidR="005C1062" w:rsidRPr="007D04DF" w14:paraId="7728E419" w14:textId="77777777" w:rsidTr="005C1062">
        <w:trPr>
          <w:cantSplit/>
          <w:jc w:val="center"/>
        </w:trPr>
        <w:tc>
          <w:tcPr>
            <w:tcW w:w="3044" w:type="dxa"/>
          </w:tcPr>
          <w:p w14:paraId="6A095C6A" w14:textId="77777777" w:rsidR="005C1062" w:rsidRPr="007D04DF" w:rsidRDefault="005C1062" w:rsidP="005C1062">
            <w:pPr>
              <w:pStyle w:val="TAL"/>
            </w:pPr>
            <w:r w:rsidRPr="007D04DF">
              <w:t>Data communication type</w:t>
            </w:r>
          </w:p>
        </w:tc>
        <w:tc>
          <w:tcPr>
            <w:tcW w:w="2053" w:type="dxa"/>
          </w:tcPr>
          <w:p w14:paraId="042B2D99" w14:textId="77777777" w:rsidR="005C1062" w:rsidRPr="007D04DF" w:rsidRDefault="005C1062" w:rsidP="005C1062">
            <w:pPr>
              <w:pStyle w:val="TAC"/>
            </w:pPr>
            <w:r w:rsidRPr="007D04DF">
              <w:t>SMF/UPF/AF</w:t>
            </w:r>
          </w:p>
        </w:tc>
        <w:tc>
          <w:tcPr>
            <w:tcW w:w="4531" w:type="dxa"/>
          </w:tcPr>
          <w:p w14:paraId="0780E6F4" w14:textId="77777777" w:rsidR="005C1062" w:rsidRPr="007D04DF" w:rsidRDefault="005C1062" w:rsidP="005C1062">
            <w:pPr>
              <w:pStyle w:val="TAL"/>
            </w:pPr>
            <w:r w:rsidRPr="007D04DF">
              <w:t>Identify the data communication type, e.g. IP type, Ethernet type, or unstructured type data communication.</w:t>
            </w:r>
          </w:p>
        </w:tc>
      </w:tr>
      <w:tr w:rsidR="005C1062" w:rsidRPr="007D04DF" w14:paraId="0B4B8768" w14:textId="77777777" w:rsidTr="005C1062">
        <w:trPr>
          <w:cantSplit/>
          <w:jc w:val="center"/>
        </w:trPr>
        <w:tc>
          <w:tcPr>
            <w:tcW w:w="3044" w:type="dxa"/>
          </w:tcPr>
          <w:p w14:paraId="76C37B87" w14:textId="77777777" w:rsidR="005C1062" w:rsidRPr="007D04DF" w:rsidRDefault="005C1062" w:rsidP="005C1062">
            <w:pPr>
              <w:pStyle w:val="TAL"/>
            </w:pPr>
            <w:r w:rsidRPr="007D04DF">
              <w:t>Traffic characteristics</w:t>
            </w:r>
          </w:p>
        </w:tc>
        <w:tc>
          <w:tcPr>
            <w:tcW w:w="2053" w:type="dxa"/>
          </w:tcPr>
          <w:p w14:paraId="4466F256" w14:textId="77777777" w:rsidR="005C1062" w:rsidRPr="007D04DF" w:rsidRDefault="005C1062" w:rsidP="005C1062">
            <w:pPr>
              <w:pStyle w:val="TAC"/>
            </w:pPr>
            <w:r w:rsidRPr="007D04DF">
              <w:t>UPF/ AF</w:t>
            </w:r>
          </w:p>
        </w:tc>
        <w:tc>
          <w:tcPr>
            <w:tcW w:w="4531" w:type="dxa"/>
          </w:tcPr>
          <w:p w14:paraId="3C6BB6AB" w14:textId="77777777" w:rsidR="005C1062" w:rsidRPr="007D04DF" w:rsidRDefault="005C1062" w:rsidP="005C1062">
            <w:pPr>
              <w:pStyle w:val="TAL"/>
            </w:pPr>
            <w:r w:rsidRPr="007D04DF">
              <w:t>The traffic characteristics may include the UL/DL/ round trip of: Data Burst Size, traffic patterns, traffic volume or the number of data packets, traffic rate (e.g. packet rate, bit flow rate, etc.), packet delay, loss rate, throughput, etc. within the measurement period.</w:t>
            </w:r>
          </w:p>
        </w:tc>
      </w:tr>
      <w:tr w:rsidR="005C1062" w:rsidRPr="007D04DF" w14:paraId="14156C10" w14:textId="77777777" w:rsidTr="005C1062">
        <w:trPr>
          <w:cantSplit/>
          <w:jc w:val="center"/>
        </w:trPr>
        <w:tc>
          <w:tcPr>
            <w:tcW w:w="3044" w:type="dxa"/>
          </w:tcPr>
          <w:p w14:paraId="6B96469E" w14:textId="77777777" w:rsidR="005C1062" w:rsidRPr="007D04DF" w:rsidRDefault="005C1062" w:rsidP="005C1062">
            <w:pPr>
              <w:pStyle w:val="TAL"/>
            </w:pPr>
            <w:r w:rsidRPr="007D04DF">
              <w:t>Variation of traffic characteristics</w:t>
            </w:r>
          </w:p>
        </w:tc>
        <w:tc>
          <w:tcPr>
            <w:tcW w:w="2053" w:type="dxa"/>
          </w:tcPr>
          <w:p w14:paraId="7F20112F" w14:textId="77777777" w:rsidR="005C1062" w:rsidRPr="007D04DF" w:rsidRDefault="005C1062" w:rsidP="005C1062">
            <w:pPr>
              <w:pStyle w:val="TAC"/>
            </w:pPr>
            <w:r w:rsidRPr="007D04DF">
              <w:t>UPF/ AF</w:t>
            </w:r>
          </w:p>
        </w:tc>
        <w:tc>
          <w:tcPr>
            <w:tcW w:w="4531" w:type="dxa"/>
          </w:tcPr>
          <w:p w14:paraId="0C402699" w14:textId="77777777" w:rsidR="005C1062" w:rsidRPr="007D04DF" w:rsidRDefault="005C1062" w:rsidP="005C1062">
            <w:pPr>
              <w:pStyle w:val="TAL"/>
            </w:pPr>
            <w:r w:rsidRPr="007D04DF">
              <w:t>The variation or standard deviation of the parameters belong to traffic characteristics within the measurement period, e.g. the variation of the traffic volume or data burst size, etc. within a given time period.</w:t>
            </w:r>
          </w:p>
        </w:tc>
      </w:tr>
      <w:tr w:rsidR="005C1062" w:rsidRPr="007D04DF" w14:paraId="2DFA55A3" w14:textId="77777777" w:rsidTr="005C1062">
        <w:trPr>
          <w:cantSplit/>
          <w:jc w:val="center"/>
        </w:trPr>
        <w:tc>
          <w:tcPr>
            <w:tcW w:w="3044" w:type="dxa"/>
          </w:tcPr>
          <w:p w14:paraId="14DF694C" w14:textId="77777777" w:rsidR="005C1062" w:rsidRPr="007D04DF" w:rsidRDefault="005C1062" w:rsidP="005C1062">
            <w:pPr>
              <w:pStyle w:val="TAL"/>
            </w:pPr>
            <w:r w:rsidRPr="007D04DF">
              <w:t>(Abnormal) data packet information</w:t>
            </w:r>
          </w:p>
        </w:tc>
        <w:tc>
          <w:tcPr>
            <w:tcW w:w="2053" w:type="dxa"/>
          </w:tcPr>
          <w:p w14:paraId="59D74706" w14:textId="77777777" w:rsidR="005C1062" w:rsidRPr="007D04DF" w:rsidRDefault="005C1062" w:rsidP="005C1062">
            <w:pPr>
              <w:pStyle w:val="TAC"/>
            </w:pPr>
            <w:r w:rsidRPr="007D04DF">
              <w:t>UPF</w:t>
            </w:r>
          </w:p>
        </w:tc>
        <w:tc>
          <w:tcPr>
            <w:tcW w:w="4531" w:type="dxa"/>
          </w:tcPr>
          <w:p w14:paraId="32CC96C9" w14:textId="002920EE" w:rsidR="005C1062" w:rsidRPr="007D04DF" w:rsidRDefault="005C1062" w:rsidP="005C1062">
            <w:pPr>
              <w:pStyle w:val="TAL"/>
            </w:pPr>
            <w:r w:rsidRPr="007D04DF">
              <w:t>For example, malformed packets, duplicate packets, packet retransmission, traffic hijacking and traffic spoofing</w:t>
            </w:r>
            <w:ins w:id="50" w:author="Samsung" w:date="2025-10-03T10:30:00Z">
              <w:r w:rsidR="002B54F3">
                <w:t xml:space="preserve"> (NOTE)</w:t>
              </w:r>
            </w:ins>
            <w:r w:rsidRPr="007D04DF">
              <w:t>.</w:t>
            </w:r>
          </w:p>
          <w:p w14:paraId="6DC15C2E" w14:textId="77777777" w:rsidR="005C1062" w:rsidRPr="007D04DF" w:rsidRDefault="005C1062" w:rsidP="005C1062">
            <w:pPr>
              <w:pStyle w:val="TAL"/>
            </w:pPr>
            <w:r w:rsidRPr="007D04DF">
              <w:t>The UPF may report the abnormal data packet base on operation's pre-configuration or information in consumer's request.</w:t>
            </w:r>
          </w:p>
        </w:tc>
      </w:tr>
      <w:tr w:rsidR="005C1062" w:rsidRPr="007D04DF" w14:paraId="0AB1E422" w14:textId="77777777" w:rsidTr="005C1062">
        <w:trPr>
          <w:cantSplit/>
          <w:jc w:val="center"/>
        </w:trPr>
        <w:tc>
          <w:tcPr>
            <w:tcW w:w="3044" w:type="dxa"/>
          </w:tcPr>
          <w:p w14:paraId="77B40AAE" w14:textId="77777777" w:rsidR="005C1062" w:rsidRPr="007D04DF" w:rsidRDefault="005C1062" w:rsidP="005C1062">
            <w:pPr>
              <w:pStyle w:val="TAL"/>
            </w:pPr>
            <w:r w:rsidRPr="007D04DF">
              <w:t>Time stamp or measurement period</w:t>
            </w:r>
          </w:p>
        </w:tc>
        <w:tc>
          <w:tcPr>
            <w:tcW w:w="2053" w:type="dxa"/>
          </w:tcPr>
          <w:p w14:paraId="510AA574" w14:textId="77777777" w:rsidR="005C1062" w:rsidRPr="007D04DF" w:rsidRDefault="005C1062" w:rsidP="005C1062">
            <w:pPr>
              <w:pStyle w:val="TAC"/>
            </w:pPr>
            <w:r w:rsidRPr="007D04DF">
              <w:t>UPF/SMF/NRF/OAM</w:t>
            </w:r>
          </w:p>
        </w:tc>
        <w:tc>
          <w:tcPr>
            <w:tcW w:w="4531" w:type="dxa"/>
          </w:tcPr>
          <w:p w14:paraId="207A30E1" w14:textId="77777777" w:rsidR="005C1062" w:rsidRPr="007D04DF" w:rsidRDefault="005C1062" w:rsidP="005C1062">
            <w:pPr>
              <w:pStyle w:val="TAL"/>
            </w:pPr>
            <w:r w:rsidRPr="007D04DF">
              <w:t>The associated timing information of the collected information</w:t>
            </w:r>
          </w:p>
        </w:tc>
      </w:tr>
      <w:tr w:rsidR="002B54F3" w:rsidRPr="007D04DF" w14:paraId="5E478227" w14:textId="77777777" w:rsidTr="001B53B9">
        <w:trPr>
          <w:cantSplit/>
          <w:trHeight w:val="152"/>
          <w:jc w:val="center"/>
          <w:ins w:id="51" w:author="Samsung" w:date="2025-10-03T10:24:00Z"/>
        </w:trPr>
        <w:tc>
          <w:tcPr>
            <w:tcW w:w="9628" w:type="dxa"/>
            <w:gridSpan w:val="3"/>
          </w:tcPr>
          <w:p w14:paraId="28A85EBF" w14:textId="3AAB2C87" w:rsidR="002B54F3" w:rsidRPr="007D04DF" w:rsidRDefault="002B54F3" w:rsidP="008950A8">
            <w:pPr>
              <w:pStyle w:val="TAL"/>
              <w:rPr>
                <w:ins w:id="52" w:author="Samsung" w:date="2025-10-03T10:24:00Z"/>
              </w:rPr>
            </w:pPr>
            <w:ins w:id="53" w:author="Samsung" w:date="2025-10-03T10:30:00Z">
              <w:r>
                <w:t xml:space="preserve">NOTE: </w:t>
              </w:r>
            </w:ins>
            <w:ins w:id="54" w:author="Samsung" w:date="2025-10-03T10:37:00Z">
              <w:r w:rsidR="008950A8" w:rsidRPr="008950A8">
                <w:t>UPF might be configured by SMF via N4 session rules or pre-configured by operator for abnormal traffic detection.</w:t>
              </w:r>
              <w:r w:rsidR="008950A8">
                <w:t xml:space="preserve"> </w:t>
              </w:r>
            </w:ins>
          </w:p>
        </w:tc>
      </w:tr>
    </w:tbl>
    <w:p w14:paraId="6589AF43" w14:textId="0D85445B" w:rsidR="005C1062" w:rsidRPr="007D04DF" w:rsidRDefault="00B54F34" w:rsidP="005C1062">
      <w:pPr>
        <w:pStyle w:val="FP"/>
        <w:rPr>
          <w:rFonts w:eastAsia="SimSun"/>
          <w:lang w:eastAsia="zh-CN"/>
        </w:rPr>
      </w:pPr>
      <w:ins w:id="55" w:author="Samsung" w:date="2025-10-03T15:49:00Z">
        <w:r w:rsidRPr="00B54F34">
          <w:rPr>
            <w:rFonts w:eastAsia="SimSun"/>
            <w:lang w:eastAsia="zh-CN"/>
          </w:rPr>
          <w:t xml:space="preserve">To reduce UPF reporting load, the UPF may combine the measurement data related to multiple event(s) subscription in one notify service operation and send combine notification to NWDAF.  </w:t>
        </w:r>
      </w:ins>
    </w:p>
    <w:p w14:paraId="6E157F0B" w14:textId="456AA2F6" w:rsidR="005C1062" w:rsidRPr="007D04DF" w:rsidDel="002B54F3" w:rsidRDefault="005C1062" w:rsidP="005C1062">
      <w:pPr>
        <w:pStyle w:val="EditorsNote"/>
        <w:rPr>
          <w:del w:id="56" w:author="Samsung" w:date="2025-10-03T10:23:00Z"/>
          <w:rFonts w:eastAsia="SimSun"/>
          <w:lang w:eastAsia="zh-CN"/>
        </w:rPr>
      </w:pPr>
      <w:del w:id="57" w:author="Samsung" w:date="2025-10-03T10:23:00Z">
        <w:r w:rsidRPr="007D04DF" w:rsidDel="002B54F3">
          <w:rPr>
            <w:rFonts w:eastAsia="SimSun"/>
            <w:lang w:eastAsia="zh-CN"/>
          </w:rPr>
          <w:delText>Editor's note:</w:delText>
        </w:r>
        <w:r w:rsidRPr="007D04DF" w:rsidDel="002B54F3">
          <w:rPr>
            <w:rFonts w:eastAsia="SimSun"/>
            <w:lang w:eastAsia="zh-CN"/>
          </w:rPr>
          <w:tab/>
          <w:delText>It is FFS whether and how the UPF can detect traffic hijacking and traffic spoofing.</w:delText>
        </w:r>
      </w:del>
    </w:p>
    <w:p w14:paraId="49B7C3CE" w14:textId="321864AD" w:rsidR="005C1062" w:rsidRDefault="005C1062" w:rsidP="005C1062">
      <w:pPr>
        <w:pStyle w:val="NO"/>
        <w:rPr>
          <w:rFonts w:eastAsia="SimSun"/>
          <w:lang w:eastAsia="zh-CN"/>
        </w:rPr>
      </w:pPr>
      <w:r w:rsidRPr="007D04DF">
        <w:rPr>
          <w:rFonts w:eastAsia="SimSun"/>
          <w:lang w:eastAsia="zh-CN"/>
        </w:rPr>
        <w:t>NOTE:</w:t>
      </w:r>
      <w:r w:rsidRPr="007D04DF">
        <w:rPr>
          <w:rFonts w:eastAsia="SimSun"/>
          <w:lang w:eastAsia="zh-CN"/>
        </w:rPr>
        <w:tab/>
        <w:t>UPF reports the specific data based on subscription from NWDAF by using, e.g. analytics filter, to reduce UPF reporting load.</w:t>
      </w:r>
    </w:p>
    <w:p w14:paraId="6CDAFE36" w14:textId="28FF892D" w:rsidR="00B54F34" w:rsidRDefault="00B54F34" w:rsidP="005C1062">
      <w:pPr>
        <w:pStyle w:val="NO"/>
        <w:rPr>
          <w:rFonts w:eastAsia="SimSun"/>
          <w:lang w:eastAsia="zh-CN"/>
        </w:rPr>
      </w:pPr>
    </w:p>
    <w:p w14:paraId="48F45DCA" w14:textId="2C325A6D" w:rsidR="00B54F34" w:rsidRPr="000E15F2" w:rsidRDefault="00B54F34" w:rsidP="00B54F34">
      <w:pPr>
        <w:ind w:right="-99"/>
        <w:jc w:val="center"/>
        <w:rPr>
          <w:b/>
          <w:color w:val="FF0000"/>
          <w:sz w:val="28"/>
          <w:szCs w:val="36"/>
          <w:lang w:eastAsia="ko-KR"/>
        </w:rPr>
      </w:pPr>
      <w:r>
        <w:rPr>
          <w:b/>
          <w:color w:val="FF0000"/>
          <w:sz w:val="28"/>
          <w:szCs w:val="36"/>
          <w:lang w:eastAsia="ko-KR"/>
        </w:rPr>
        <w:t>*************</w:t>
      </w:r>
      <w:r w:rsidRPr="00F73301">
        <w:rPr>
          <w:b/>
          <w:color w:val="FF0000"/>
          <w:sz w:val="28"/>
          <w:szCs w:val="36"/>
          <w:lang w:eastAsia="ko-KR"/>
        </w:rPr>
        <w:t>***</w:t>
      </w:r>
      <w:r>
        <w:rPr>
          <w:b/>
          <w:color w:val="FF0000"/>
          <w:sz w:val="28"/>
          <w:szCs w:val="36"/>
          <w:lang w:eastAsia="ko-KR"/>
        </w:rPr>
        <w:t>Next</w:t>
      </w:r>
      <w:r w:rsidRPr="00F73301">
        <w:rPr>
          <w:b/>
          <w:color w:val="FF0000"/>
          <w:sz w:val="28"/>
          <w:szCs w:val="36"/>
          <w:lang w:eastAsia="ko-KR"/>
        </w:rPr>
        <w:t xml:space="preserve"> change </w:t>
      </w:r>
      <w:r>
        <w:rPr>
          <w:b/>
          <w:color w:val="FF0000"/>
          <w:sz w:val="28"/>
          <w:szCs w:val="36"/>
          <w:lang w:eastAsia="ko-KR"/>
        </w:rPr>
        <w:t>*************</w:t>
      </w:r>
      <w:r w:rsidRPr="00F73301">
        <w:rPr>
          <w:b/>
          <w:color w:val="FF0000"/>
          <w:sz w:val="28"/>
          <w:szCs w:val="36"/>
          <w:lang w:eastAsia="ko-KR"/>
        </w:rPr>
        <w:t>***</w:t>
      </w:r>
    </w:p>
    <w:p w14:paraId="719D27D9" w14:textId="77777777" w:rsidR="00B54F34" w:rsidRPr="007D04DF" w:rsidRDefault="00B54F34" w:rsidP="00B54F34">
      <w:pPr>
        <w:pStyle w:val="Heading3"/>
      </w:pPr>
      <w:bookmarkStart w:id="58" w:name="_Toc199429117"/>
      <w:bookmarkStart w:id="59" w:name="_Toc199429519"/>
      <w:bookmarkStart w:id="60" w:name="_Toc199429793"/>
      <w:bookmarkStart w:id="61" w:name="_Toc207704239"/>
      <w:bookmarkStart w:id="62" w:name="_Toc209413984"/>
      <w:r w:rsidRPr="007D04DF">
        <w:lastRenderedPageBreak/>
        <w:t>6.27.3</w:t>
      </w:r>
      <w:r w:rsidRPr="007D04DF">
        <w:tab/>
        <w:t>Procedures</w:t>
      </w:r>
      <w:bookmarkEnd w:id="58"/>
      <w:bookmarkEnd w:id="59"/>
      <w:bookmarkEnd w:id="60"/>
      <w:bookmarkEnd w:id="61"/>
      <w:bookmarkEnd w:id="62"/>
    </w:p>
    <w:p w14:paraId="350EB162" w14:textId="77777777" w:rsidR="00B54F34" w:rsidRPr="007D04DF" w:rsidRDefault="00B54F34" w:rsidP="00B54F34">
      <w:pPr>
        <w:pStyle w:val="TH"/>
      </w:pPr>
      <w:r w:rsidRPr="007D04DF">
        <w:object w:dxaOrig="15084" w:dyaOrig="11161" w14:anchorId="66E4C6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356.1pt" o:ole="">
            <v:imagedata r:id="rId8" o:title=""/>
          </v:shape>
          <o:OLEObject Type="Embed" ProgID="Visio.Drawing.15" ShapeID="_x0000_i1025" DrawAspect="Content" ObjectID="_1821013232" r:id="rId9"/>
        </w:object>
      </w:r>
    </w:p>
    <w:p w14:paraId="0FB7D8B1" w14:textId="77777777" w:rsidR="00B54F34" w:rsidRPr="007D04DF" w:rsidRDefault="00B54F34" w:rsidP="00B54F34">
      <w:pPr>
        <w:pStyle w:val="TF"/>
      </w:pPr>
      <w:r w:rsidRPr="007D04DF">
        <w:t>Figure 6.27.3-1: Procedure for providing UP management Analytics</w:t>
      </w:r>
    </w:p>
    <w:p w14:paraId="1B00BAD8" w14:textId="77777777" w:rsidR="00B54F34" w:rsidRPr="007D04DF" w:rsidRDefault="00B54F34" w:rsidP="00B54F34">
      <w:pPr>
        <w:pStyle w:val="B1"/>
        <w:rPr>
          <w:lang w:eastAsia="zh-CN"/>
        </w:rPr>
      </w:pPr>
      <w:r w:rsidRPr="007D04DF">
        <w:rPr>
          <w:lang w:eastAsia="zh-CN"/>
        </w:rPr>
        <w:t>1.</w:t>
      </w:r>
      <w:r w:rsidRPr="007D04DF">
        <w:rPr>
          <w:lang w:eastAsia="zh-CN"/>
        </w:rPr>
        <w:tab/>
        <w:t>The Consumer NF, e.g. UPF, SMF, requests or subscribes to UP management analytics from NWDAF (via NEF in the case that the consumer NF is an untrusted AF) and provides the request input information as specified in clause 6.27.2.1 to NWDAF.</w:t>
      </w:r>
    </w:p>
    <w:p w14:paraId="060CC152" w14:textId="77777777" w:rsidR="00B54F34" w:rsidRPr="007D04DF" w:rsidRDefault="00B54F34" w:rsidP="00B54F34">
      <w:pPr>
        <w:pStyle w:val="B1"/>
        <w:rPr>
          <w:lang w:eastAsia="zh-CN"/>
        </w:rPr>
      </w:pPr>
      <w:r w:rsidRPr="007D04DF">
        <w:rPr>
          <w:lang w:eastAsia="zh-CN"/>
        </w:rPr>
        <w:t>2a.</w:t>
      </w:r>
      <w:r w:rsidRPr="007D04DF">
        <w:rPr>
          <w:lang w:eastAsia="zh-CN"/>
        </w:rPr>
        <w:tab/>
        <w:t>The NWDAF may subscribe to the service data from 5GC NFs, e.g. SMF, UPF, etc. as defined in clause 6.27.2.2 by invoking the corresponding NF event exposure service operations.</w:t>
      </w:r>
    </w:p>
    <w:p w14:paraId="326119E4" w14:textId="77777777" w:rsidR="00B54F34" w:rsidRDefault="00B54F34" w:rsidP="00B54F34">
      <w:pPr>
        <w:pStyle w:val="B1"/>
        <w:rPr>
          <w:ins w:id="63" w:author="Samsung" w:date="2025-10-03T23:16:00Z"/>
          <w:lang w:eastAsia="zh-CN"/>
        </w:rPr>
      </w:pPr>
      <w:r w:rsidRPr="007D04DF">
        <w:rPr>
          <w:lang w:eastAsia="zh-CN"/>
        </w:rPr>
        <w:t>2b.</w:t>
      </w:r>
      <w:r w:rsidRPr="007D04DF">
        <w:rPr>
          <w:lang w:eastAsia="zh-CN"/>
        </w:rPr>
        <w:tab/>
        <w:t>The SMF may subscribe to QoS Monitoring information from UPF using the N4 Session level Reporting procedure defined in TS</w:t>
      </w:r>
      <w:r>
        <w:rPr>
          <w:lang w:eastAsia="zh-CN"/>
        </w:rPr>
        <w:t> </w:t>
      </w:r>
      <w:r w:rsidRPr="007D04DF">
        <w:rPr>
          <w:lang w:eastAsia="zh-CN"/>
        </w:rPr>
        <w:t>23.502</w:t>
      </w:r>
      <w:r>
        <w:rPr>
          <w:lang w:eastAsia="zh-CN"/>
        </w:rPr>
        <w:t> </w:t>
      </w:r>
      <w:r w:rsidRPr="007D04DF">
        <w:rPr>
          <w:lang w:eastAsia="zh-CN"/>
        </w:rPr>
        <w:t>[3]. The UPF notifies the subscribed event report directly to the NWDAF.</w:t>
      </w:r>
    </w:p>
    <w:p w14:paraId="522B1505" w14:textId="77777777" w:rsidR="00B54F34" w:rsidRPr="007D04DF" w:rsidRDefault="00B54F34" w:rsidP="00B54F34">
      <w:pPr>
        <w:pStyle w:val="B1"/>
        <w:ind w:firstLine="0"/>
        <w:rPr>
          <w:lang w:eastAsia="zh-CN"/>
        </w:rPr>
      </w:pPr>
      <w:ins w:id="64" w:author="Samsung" w:date="2025-10-03T23:16:00Z">
        <w:r w:rsidRPr="00B54F34">
          <w:rPr>
            <w:lang w:eastAsia="zh-CN"/>
          </w:rPr>
          <w:t>The SMF may use Handling of Payload Headers in clause 5.6.17 of TS 23.501 [2] to collect the data related to the protocol information and, accordingly, the UPF performs Handling of Payload Headers and may notify events related to the Handling of Payload Headers to SMF or NWDAF.</w:t>
        </w:r>
      </w:ins>
    </w:p>
    <w:p w14:paraId="59D24ECF" w14:textId="77777777" w:rsidR="00B54F34" w:rsidRPr="007D04DF" w:rsidRDefault="00B54F34" w:rsidP="00B54F34">
      <w:pPr>
        <w:pStyle w:val="B1"/>
        <w:rPr>
          <w:lang w:eastAsia="zh-CN"/>
        </w:rPr>
      </w:pPr>
      <w:r w:rsidRPr="007D04DF">
        <w:rPr>
          <w:lang w:eastAsia="zh-CN"/>
        </w:rPr>
        <w:t>2c.</w:t>
      </w:r>
      <w:r w:rsidRPr="007D04DF">
        <w:rPr>
          <w:lang w:eastAsia="zh-CN"/>
        </w:rPr>
        <w:tab/>
        <w:t>The NWDAF may collect data from the OAM following the procedure captured in clause 6.2.3.2 of TS</w:t>
      </w:r>
      <w:r>
        <w:rPr>
          <w:lang w:eastAsia="zh-CN"/>
        </w:rPr>
        <w:t> </w:t>
      </w:r>
      <w:r w:rsidRPr="007D04DF">
        <w:rPr>
          <w:lang w:eastAsia="zh-CN"/>
        </w:rPr>
        <w:t>23.288</w:t>
      </w:r>
      <w:r>
        <w:rPr>
          <w:lang w:eastAsia="zh-CN"/>
        </w:rPr>
        <w:t> </w:t>
      </w:r>
      <w:r w:rsidRPr="007D04DF">
        <w:rPr>
          <w:lang w:eastAsia="zh-CN"/>
        </w:rPr>
        <w:t>[5].</w:t>
      </w:r>
    </w:p>
    <w:p w14:paraId="74264DE9" w14:textId="77777777" w:rsidR="00B54F34" w:rsidRPr="007D04DF" w:rsidRDefault="00B54F34" w:rsidP="00B54F34">
      <w:pPr>
        <w:pStyle w:val="B1"/>
        <w:rPr>
          <w:lang w:eastAsia="zh-CN"/>
        </w:rPr>
      </w:pPr>
      <w:r w:rsidRPr="007D04DF">
        <w:rPr>
          <w:lang w:eastAsia="zh-CN"/>
        </w:rPr>
        <w:t>2d.</w:t>
      </w:r>
      <w:r w:rsidRPr="007D04DF">
        <w:rPr>
          <w:lang w:eastAsia="zh-CN"/>
        </w:rPr>
        <w:tab/>
        <w:t>The NWDAF may subscribe to the service data from AF by invoking Nnef_EventExposure_Subscribe or Naf_EventExposure_Subscribe service (Event ID = UP management analytics, Application ID, Event Filter information, etc.) as defined in TS</w:t>
      </w:r>
      <w:r>
        <w:rPr>
          <w:lang w:eastAsia="zh-CN"/>
        </w:rPr>
        <w:t> </w:t>
      </w:r>
      <w:r w:rsidRPr="007D04DF">
        <w:rPr>
          <w:lang w:eastAsia="zh-CN"/>
        </w:rPr>
        <w:t>23.502</w:t>
      </w:r>
      <w:r>
        <w:rPr>
          <w:lang w:eastAsia="zh-CN"/>
        </w:rPr>
        <w:t> </w:t>
      </w:r>
      <w:r w:rsidRPr="007D04DF">
        <w:rPr>
          <w:lang w:eastAsia="zh-CN"/>
        </w:rPr>
        <w:t>[3].</w:t>
      </w:r>
    </w:p>
    <w:p w14:paraId="7C87E75D" w14:textId="77777777" w:rsidR="00B54F34" w:rsidRPr="007D04DF" w:rsidRDefault="00B54F34" w:rsidP="00B54F34">
      <w:pPr>
        <w:pStyle w:val="B1"/>
        <w:rPr>
          <w:lang w:eastAsia="zh-CN"/>
        </w:rPr>
      </w:pPr>
      <w:r w:rsidRPr="007D04DF">
        <w:rPr>
          <w:lang w:eastAsia="zh-CN"/>
        </w:rPr>
        <w:t>3.</w:t>
      </w:r>
      <w:r w:rsidRPr="007D04DF">
        <w:rPr>
          <w:lang w:eastAsia="zh-CN"/>
        </w:rPr>
        <w:tab/>
        <w:t>The NWDAF derives the requested analytics based on NWDAF internal logic and based on operator policies.</w:t>
      </w:r>
    </w:p>
    <w:p w14:paraId="04C3E794" w14:textId="77777777" w:rsidR="00B54F34" w:rsidRPr="007D04DF" w:rsidRDefault="00B54F34" w:rsidP="00B54F34">
      <w:pPr>
        <w:pStyle w:val="B1"/>
        <w:rPr>
          <w:lang w:eastAsia="zh-CN"/>
        </w:rPr>
      </w:pPr>
      <w:r w:rsidRPr="007D04DF">
        <w:rPr>
          <w:lang w:eastAsia="zh-CN"/>
        </w:rPr>
        <w:t>4.</w:t>
      </w:r>
      <w:r w:rsidRPr="007D04DF">
        <w:rPr>
          <w:lang w:eastAsia="zh-CN"/>
        </w:rPr>
        <w:tab/>
        <w:t>The NWDAF provides the requested analytics to the consumer NF, using either Nnwdaf_AnalyticsInfo_Request response or Nnwdaf_AnalyticsSubscription_Notify, depending on the service operation used in step 1.</w:t>
      </w:r>
    </w:p>
    <w:p w14:paraId="6A97D7EE" w14:textId="77777777" w:rsidR="00B54F34" w:rsidRPr="007D04DF" w:rsidRDefault="00B54F34" w:rsidP="00B54F34">
      <w:pPr>
        <w:pStyle w:val="B1"/>
        <w:rPr>
          <w:lang w:eastAsia="zh-CN"/>
        </w:rPr>
      </w:pPr>
      <w:r w:rsidRPr="007D04DF">
        <w:rPr>
          <w:lang w:eastAsia="zh-CN"/>
        </w:rPr>
        <w:lastRenderedPageBreak/>
        <w:tab/>
        <w:t>After receiving the analytics results, the consumer NF may take the following actions:</w:t>
      </w:r>
    </w:p>
    <w:p w14:paraId="5E43A405" w14:textId="77777777" w:rsidR="00B54F34" w:rsidRPr="007D04DF" w:rsidRDefault="00B54F34" w:rsidP="00B54F34">
      <w:pPr>
        <w:pStyle w:val="B2"/>
        <w:rPr>
          <w:lang w:eastAsia="zh-CN"/>
        </w:rPr>
      </w:pPr>
      <w:r w:rsidRPr="007D04DF">
        <w:rPr>
          <w:lang w:eastAsia="zh-CN"/>
        </w:rPr>
        <w:t>-</w:t>
      </w:r>
      <w:r w:rsidRPr="007D04DF">
        <w:rPr>
          <w:lang w:eastAsia="zh-CN"/>
        </w:rPr>
        <w:tab/>
        <w:t>The UPF as a consumer may control the number of DLDR (Downlink Data Report) messages sent to SMF by e.g. adjusting message frequency; or apply downlink traffic suppression (e.g. selective packet dropping) for AS-initiated traffic bursts..</w:t>
      </w:r>
    </w:p>
    <w:p w14:paraId="63F8367F" w14:textId="77777777" w:rsidR="00B54F34" w:rsidRPr="007D04DF" w:rsidRDefault="00B54F34" w:rsidP="00B54F34">
      <w:pPr>
        <w:pStyle w:val="B2"/>
        <w:rPr>
          <w:lang w:eastAsia="zh-CN"/>
        </w:rPr>
      </w:pPr>
      <w:r w:rsidRPr="007D04DF">
        <w:rPr>
          <w:lang w:eastAsia="zh-CN"/>
        </w:rPr>
        <w:t>-</w:t>
      </w:r>
      <w:r w:rsidRPr="007D04DF">
        <w:rPr>
          <w:lang w:eastAsia="zh-CN"/>
        </w:rPr>
        <w:tab/>
        <w:t>The SMF as a consumer may initiate UPF reselection to distribute the load across UPF instances upon detecting abnormal traffic patterns (e.g. RTT fluctuations, abnormal PPS).</w:t>
      </w:r>
    </w:p>
    <w:p w14:paraId="444F8871" w14:textId="77777777" w:rsidR="00B54F34" w:rsidRPr="007D04DF" w:rsidRDefault="00B54F34" w:rsidP="00B54F34">
      <w:pPr>
        <w:pStyle w:val="B2"/>
        <w:rPr>
          <w:lang w:eastAsia="zh-CN"/>
        </w:rPr>
      </w:pPr>
      <w:r w:rsidRPr="007D04DF">
        <w:rPr>
          <w:lang w:eastAsia="zh-CN"/>
        </w:rPr>
        <w:t>-</w:t>
      </w:r>
      <w:r w:rsidRPr="007D04DF">
        <w:rPr>
          <w:lang w:eastAsia="zh-CN"/>
        </w:rPr>
        <w:tab/>
        <w:t>The SMF as a consumer may identify anomalies and take preventive actions, e.g. notifying UPF to execute traffic gating or shaping, enforcing maximum data rate (e.g. rate limiting to 5Mbps) or adjusting QoS parameters.</w:t>
      </w:r>
    </w:p>
    <w:p w14:paraId="3A323CE1" w14:textId="77777777" w:rsidR="00B54F34" w:rsidRPr="007D04DF" w:rsidRDefault="00B54F34" w:rsidP="00B54F34">
      <w:pPr>
        <w:pStyle w:val="B2"/>
        <w:rPr>
          <w:lang w:eastAsia="zh-CN"/>
        </w:rPr>
      </w:pPr>
      <w:r w:rsidRPr="007D04DF">
        <w:rPr>
          <w:lang w:eastAsia="zh-CN"/>
        </w:rPr>
        <w:t>-</w:t>
      </w:r>
      <w:r w:rsidRPr="007D04DF">
        <w:rPr>
          <w:lang w:eastAsia="zh-CN"/>
        </w:rPr>
        <w:tab/>
        <w:t>The PCF as a consumer may provision policies to SMF, e.g. executing traffic gating or shaping, enforcing bandwidth parameters (e.g. rate limiting to 5Mbps) or adjusting QoS parameters.</w:t>
      </w:r>
    </w:p>
    <w:p w14:paraId="345657CF" w14:textId="77777777" w:rsidR="00B54F34" w:rsidRPr="007D04DF" w:rsidRDefault="00B54F34" w:rsidP="00B54F34">
      <w:pPr>
        <w:pStyle w:val="B1"/>
        <w:rPr>
          <w:lang w:eastAsia="zh-CN"/>
        </w:rPr>
      </w:pPr>
      <w:r w:rsidRPr="007D04DF">
        <w:rPr>
          <w:lang w:eastAsia="zh-CN"/>
        </w:rPr>
        <w:t>5-7.</w:t>
      </w:r>
      <w:r w:rsidRPr="007D04DF">
        <w:rPr>
          <w:lang w:eastAsia="zh-CN"/>
        </w:rPr>
        <w:tab/>
        <w:t>If the consumer NF subscribes to UP Management Analytics in step 1, once the NWDAF generates new output analytics, it provides the new analytics via Nnwdaf_AnalyticsSubscription_Notify to the Consumer NF.</w:t>
      </w:r>
    </w:p>
    <w:p w14:paraId="6F737265" w14:textId="77777777" w:rsidR="00B54F34" w:rsidRDefault="00B54F34" w:rsidP="00B54F34">
      <w:pPr>
        <w:rPr>
          <w:lang w:eastAsia="ko-KR"/>
        </w:rPr>
      </w:pPr>
    </w:p>
    <w:p w14:paraId="6E3E48B1" w14:textId="46DBBBD8" w:rsidR="00B54F34" w:rsidRDefault="00B54F34" w:rsidP="005C1062">
      <w:pPr>
        <w:pStyle w:val="NO"/>
        <w:rPr>
          <w:rFonts w:eastAsia="SimSun"/>
          <w:lang w:eastAsia="zh-CN"/>
        </w:rPr>
      </w:pPr>
    </w:p>
    <w:p w14:paraId="76C217F2" w14:textId="77777777" w:rsidR="00B54F34" w:rsidRPr="007D04DF" w:rsidRDefault="00B54F34" w:rsidP="005C1062">
      <w:pPr>
        <w:pStyle w:val="NO"/>
        <w:rPr>
          <w:rFonts w:eastAsia="SimSun"/>
          <w:lang w:eastAsia="zh-CN"/>
        </w:rPr>
      </w:pPr>
    </w:p>
    <w:p w14:paraId="70168BB1" w14:textId="48D2FB74" w:rsidR="000B351B" w:rsidRDefault="000B351B" w:rsidP="000C72C4"/>
    <w:p w14:paraId="632A1CA0" w14:textId="2821DDEE" w:rsidR="00FC0E7F" w:rsidRPr="000E15F2" w:rsidRDefault="001E391A" w:rsidP="0089214A">
      <w:pPr>
        <w:ind w:right="-99"/>
        <w:jc w:val="center"/>
        <w:rPr>
          <w:b/>
          <w:color w:val="FF0000"/>
          <w:sz w:val="28"/>
          <w:szCs w:val="36"/>
          <w:lang w:eastAsia="ko-KR"/>
        </w:rPr>
      </w:pPr>
      <w:r>
        <w:rPr>
          <w:b/>
          <w:color w:val="FF0000"/>
          <w:sz w:val="28"/>
          <w:szCs w:val="36"/>
          <w:lang w:eastAsia="ko-KR"/>
        </w:rPr>
        <w:t>*************</w:t>
      </w:r>
      <w:r w:rsidRPr="00F73301">
        <w:rPr>
          <w:b/>
          <w:color w:val="FF0000"/>
          <w:sz w:val="28"/>
          <w:szCs w:val="36"/>
          <w:lang w:eastAsia="ko-KR"/>
        </w:rPr>
        <w:t>***</w:t>
      </w:r>
      <w:r w:rsidR="00FC0E7F" w:rsidRPr="00F73301">
        <w:rPr>
          <w:b/>
          <w:color w:val="FF0000"/>
          <w:sz w:val="28"/>
          <w:szCs w:val="36"/>
          <w:lang w:eastAsia="ko-KR"/>
        </w:rPr>
        <w:t xml:space="preserve">End of the change </w:t>
      </w:r>
      <w:r>
        <w:rPr>
          <w:b/>
          <w:color w:val="FF0000"/>
          <w:sz w:val="28"/>
          <w:szCs w:val="36"/>
          <w:lang w:eastAsia="ko-KR"/>
        </w:rPr>
        <w:t>*************</w:t>
      </w:r>
      <w:r w:rsidRPr="00F73301">
        <w:rPr>
          <w:b/>
          <w:color w:val="FF0000"/>
          <w:sz w:val="28"/>
          <w:szCs w:val="36"/>
          <w:lang w:eastAsia="ko-KR"/>
        </w:rPr>
        <w:t>***</w:t>
      </w:r>
    </w:p>
    <w:bookmarkEnd w:id="1"/>
    <w:p w14:paraId="619908F4" w14:textId="77137F5D" w:rsidR="00FC0E7F" w:rsidRPr="000E15F2" w:rsidRDefault="00FC0E7F" w:rsidP="005E39F7">
      <w:pPr>
        <w:rPr>
          <w:color w:val="auto"/>
          <w:lang w:eastAsia="ko-KR"/>
        </w:rPr>
      </w:pPr>
    </w:p>
    <w:sectPr w:rsidR="00FC0E7F" w:rsidRPr="000E15F2">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825725" w14:textId="77777777" w:rsidR="00FA1A3F" w:rsidRDefault="00FA1A3F">
      <w:r>
        <w:separator/>
      </w:r>
    </w:p>
    <w:p w14:paraId="5C55E933" w14:textId="77777777" w:rsidR="00FA1A3F" w:rsidRDefault="00FA1A3F"/>
  </w:endnote>
  <w:endnote w:type="continuationSeparator" w:id="0">
    <w:p w14:paraId="44908715" w14:textId="77777777" w:rsidR="00FA1A3F" w:rsidRDefault="00FA1A3F">
      <w:r>
        <w:continuationSeparator/>
      </w:r>
    </w:p>
    <w:p w14:paraId="779AFE8D" w14:textId="77777777" w:rsidR="00FA1A3F" w:rsidRDefault="00FA1A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160B9" w14:textId="77777777" w:rsidR="005C1062" w:rsidRDefault="005C1062">
    <w:pPr>
      <w:framePr w:w="646" w:h="244" w:hRule="exact" w:wrap="around" w:vAnchor="text" w:hAnchor="margin" w:y="-5"/>
      <w:rPr>
        <w:rFonts w:ascii="Arial" w:hAnsi="Arial" w:cs="Arial"/>
        <w:b/>
        <w:bCs/>
        <w:i/>
        <w:iCs/>
        <w:sz w:val="18"/>
      </w:rPr>
    </w:pPr>
    <w:r>
      <w:rPr>
        <w:rFonts w:ascii="Arial" w:hAnsi="Arial" w:cs="Arial"/>
        <w:b/>
        <w:bCs/>
        <w:i/>
        <w:iCs/>
        <w:sz w:val="18"/>
      </w:rPr>
      <w:t>3GPP</w:t>
    </w:r>
  </w:p>
  <w:p w14:paraId="4AB84EEE" w14:textId="77777777" w:rsidR="005C1062" w:rsidRDefault="005C106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B8E35E" w14:textId="77777777" w:rsidR="005C1062" w:rsidRDefault="005C106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295FF6" w14:textId="77777777" w:rsidR="00FA1A3F" w:rsidRDefault="00FA1A3F">
      <w:r>
        <w:separator/>
      </w:r>
    </w:p>
    <w:p w14:paraId="6F530C7F" w14:textId="77777777" w:rsidR="00FA1A3F" w:rsidRDefault="00FA1A3F"/>
  </w:footnote>
  <w:footnote w:type="continuationSeparator" w:id="0">
    <w:p w14:paraId="62E9102E" w14:textId="77777777" w:rsidR="00FA1A3F" w:rsidRDefault="00FA1A3F">
      <w:r>
        <w:continuationSeparator/>
      </w:r>
    </w:p>
    <w:p w14:paraId="221EAAF3" w14:textId="77777777" w:rsidR="00FA1A3F" w:rsidRDefault="00FA1A3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0C748" w14:textId="77777777" w:rsidR="005C1062" w:rsidRDefault="005C1062"/>
  <w:p w14:paraId="6C1A09D1" w14:textId="77777777" w:rsidR="005C1062" w:rsidRDefault="005C106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F6AE4" w14:textId="77777777" w:rsidR="005C1062" w:rsidRPr="00D04754" w:rsidRDefault="005C1062">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309490EF" w14:textId="28C39A43" w:rsidR="005C1062" w:rsidRPr="00D04754" w:rsidRDefault="005C1062">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18727E">
      <w:rPr>
        <w:rFonts w:ascii="Arial" w:hAnsi="Arial" w:cs="Arial"/>
        <w:b/>
        <w:bCs/>
        <w:noProof/>
        <w:sz w:val="18"/>
        <w:lang w:val="fr-FR"/>
      </w:rPr>
      <w:t>7</w:t>
    </w:r>
    <w:r>
      <w:rPr>
        <w:rFonts w:ascii="Arial" w:hAnsi="Arial" w:cs="Arial"/>
        <w:b/>
        <w:bCs/>
        <w:sz w:val="18"/>
      </w:rPr>
      <w:fldChar w:fldCharType="end"/>
    </w:r>
  </w:p>
  <w:p w14:paraId="4E88EE13" w14:textId="77777777" w:rsidR="005C1062" w:rsidRPr="00D04754" w:rsidRDefault="005C106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4E8EBD"/>
    <w:multiLevelType w:val="singleLevel"/>
    <w:tmpl w:val="AB4E8EBD"/>
    <w:lvl w:ilvl="0">
      <w:start w:val="1"/>
      <w:numFmt w:val="bullet"/>
      <w:lvlText w:val=""/>
      <w:lvlJc w:val="left"/>
      <w:pPr>
        <w:ind w:left="1220" w:hanging="420"/>
      </w:pPr>
      <w:rPr>
        <w:rFonts w:ascii="Wingdings" w:hAnsi="Wingdings" w:hint="default"/>
        <w:sz w:val="10"/>
      </w:rPr>
    </w:lvl>
  </w:abstractNum>
  <w:abstractNum w:abstractNumId="1"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6506942"/>
    <w:multiLevelType w:val="hybridMultilevel"/>
    <w:tmpl w:val="05BC76B0"/>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9A577D"/>
    <w:multiLevelType w:val="hybridMultilevel"/>
    <w:tmpl w:val="6D049320"/>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39A3C75"/>
    <w:multiLevelType w:val="hybridMultilevel"/>
    <w:tmpl w:val="C03EBF2A"/>
    <w:lvl w:ilvl="0" w:tplc="0809000F">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402437A"/>
    <w:multiLevelType w:val="hybridMultilevel"/>
    <w:tmpl w:val="4EFEB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4360A5D"/>
    <w:multiLevelType w:val="hybridMultilevel"/>
    <w:tmpl w:val="6A5E093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14453CAF"/>
    <w:multiLevelType w:val="hybridMultilevel"/>
    <w:tmpl w:val="6BD40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76C3BBC"/>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18CF6C6B"/>
    <w:multiLevelType w:val="hybridMultilevel"/>
    <w:tmpl w:val="34480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FE2ED6E"/>
    <w:multiLevelType w:val="singleLevel"/>
    <w:tmpl w:val="1FE2ED6E"/>
    <w:lvl w:ilvl="0">
      <w:start w:val="1"/>
      <w:numFmt w:val="decimal"/>
      <w:lvlText w:val="%1."/>
      <w:lvlJc w:val="left"/>
    </w:lvl>
  </w:abstractNum>
  <w:abstractNum w:abstractNumId="23" w15:restartNumberingAfterBreak="0">
    <w:nsid w:val="216C52C4"/>
    <w:multiLevelType w:val="hybridMultilevel"/>
    <w:tmpl w:val="0B229B1C"/>
    <w:lvl w:ilvl="0" w:tplc="0809000F">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3D737C5"/>
    <w:multiLevelType w:val="hybridMultilevel"/>
    <w:tmpl w:val="8B0CBD4E"/>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4A933BD"/>
    <w:multiLevelType w:val="hybridMultilevel"/>
    <w:tmpl w:val="67661A34"/>
    <w:lvl w:ilvl="0" w:tplc="BE0C4A9A">
      <w:start w:val="1"/>
      <w:numFmt w:val="bullet"/>
      <w:lvlText w:val="-"/>
      <w:lvlJc w:val="left"/>
      <w:pPr>
        <w:ind w:left="644" w:hanging="360"/>
      </w:pPr>
      <w:rPr>
        <w:rFonts w:ascii="Times New Roman" w:eastAsia="Times New Roman" w:hAnsi="Times New Roman" w:cs="Times New Roman" w:hint="default"/>
        <w:color w:val="auto"/>
        <w:sz w:val="2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87C6158"/>
    <w:multiLevelType w:val="hybridMultilevel"/>
    <w:tmpl w:val="EABCD11A"/>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A094AE5"/>
    <w:multiLevelType w:val="hybridMultilevel"/>
    <w:tmpl w:val="B1C8C63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30643A6A"/>
    <w:multiLevelType w:val="hybridMultilevel"/>
    <w:tmpl w:val="A43E8588"/>
    <w:lvl w:ilvl="0" w:tplc="556A2C88">
      <w:start w:val="16"/>
      <w:numFmt w:val="bullet"/>
      <w:lvlText w:val="-"/>
      <w:lvlJc w:val="left"/>
      <w:pPr>
        <w:ind w:left="831" w:hanging="360"/>
      </w:pPr>
      <w:rPr>
        <w:rFonts w:ascii="Times New Roman" w:eastAsia="Times New Roman" w:hAnsi="Times New Roman" w:cs="Times New Roman"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30" w15:restartNumberingAfterBreak="0">
    <w:nsid w:val="36602EC6"/>
    <w:multiLevelType w:val="hybridMultilevel"/>
    <w:tmpl w:val="3AE60A6C"/>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31"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3CF65F24"/>
    <w:multiLevelType w:val="hybridMultilevel"/>
    <w:tmpl w:val="4F24830E"/>
    <w:lvl w:ilvl="0" w:tplc="08090001">
      <w:start w:val="1"/>
      <w:numFmt w:val="bullet"/>
      <w:lvlText w:val=""/>
      <w:lvlJc w:val="left"/>
      <w:pPr>
        <w:ind w:left="1412" w:hanging="360"/>
      </w:pPr>
      <w:rPr>
        <w:rFonts w:ascii="Symbol" w:hAnsi="Symbol" w:hint="default"/>
      </w:rPr>
    </w:lvl>
    <w:lvl w:ilvl="1" w:tplc="08090003" w:tentative="1">
      <w:start w:val="1"/>
      <w:numFmt w:val="bullet"/>
      <w:lvlText w:val="o"/>
      <w:lvlJc w:val="left"/>
      <w:pPr>
        <w:ind w:left="2132" w:hanging="360"/>
      </w:pPr>
      <w:rPr>
        <w:rFonts w:ascii="Courier New" w:hAnsi="Courier New" w:cs="Courier New" w:hint="default"/>
      </w:rPr>
    </w:lvl>
    <w:lvl w:ilvl="2" w:tplc="08090005" w:tentative="1">
      <w:start w:val="1"/>
      <w:numFmt w:val="bullet"/>
      <w:lvlText w:val=""/>
      <w:lvlJc w:val="left"/>
      <w:pPr>
        <w:ind w:left="2852" w:hanging="360"/>
      </w:pPr>
      <w:rPr>
        <w:rFonts w:ascii="Wingdings" w:hAnsi="Wingdings" w:hint="default"/>
      </w:rPr>
    </w:lvl>
    <w:lvl w:ilvl="3" w:tplc="08090001" w:tentative="1">
      <w:start w:val="1"/>
      <w:numFmt w:val="bullet"/>
      <w:lvlText w:val=""/>
      <w:lvlJc w:val="left"/>
      <w:pPr>
        <w:ind w:left="3572" w:hanging="360"/>
      </w:pPr>
      <w:rPr>
        <w:rFonts w:ascii="Symbol" w:hAnsi="Symbol" w:hint="default"/>
      </w:rPr>
    </w:lvl>
    <w:lvl w:ilvl="4" w:tplc="08090003" w:tentative="1">
      <w:start w:val="1"/>
      <w:numFmt w:val="bullet"/>
      <w:lvlText w:val="o"/>
      <w:lvlJc w:val="left"/>
      <w:pPr>
        <w:ind w:left="4292" w:hanging="360"/>
      </w:pPr>
      <w:rPr>
        <w:rFonts w:ascii="Courier New" w:hAnsi="Courier New" w:cs="Courier New" w:hint="default"/>
      </w:rPr>
    </w:lvl>
    <w:lvl w:ilvl="5" w:tplc="08090005" w:tentative="1">
      <w:start w:val="1"/>
      <w:numFmt w:val="bullet"/>
      <w:lvlText w:val=""/>
      <w:lvlJc w:val="left"/>
      <w:pPr>
        <w:ind w:left="5012" w:hanging="360"/>
      </w:pPr>
      <w:rPr>
        <w:rFonts w:ascii="Wingdings" w:hAnsi="Wingdings" w:hint="default"/>
      </w:rPr>
    </w:lvl>
    <w:lvl w:ilvl="6" w:tplc="08090001" w:tentative="1">
      <w:start w:val="1"/>
      <w:numFmt w:val="bullet"/>
      <w:lvlText w:val=""/>
      <w:lvlJc w:val="left"/>
      <w:pPr>
        <w:ind w:left="5732" w:hanging="360"/>
      </w:pPr>
      <w:rPr>
        <w:rFonts w:ascii="Symbol" w:hAnsi="Symbol" w:hint="default"/>
      </w:rPr>
    </w:lvl>
    <w:lvl w:ilvl="7" w:tplc="08090003" w:tentative="1">
      <w:start w:val="1"/>
      <w:numFmt w:val="bullet"/>
      <w:lvlText w:val="o"/>
      <w:lvlJc w:val="left"/>
      <w:pPr>
        <w:ind w:left="6452" w:hanging="360"/>
      </w:pPr>
      <w:rPr>
        <w:rFonts w:ascii="Courier New" w:hAnsi="Courier New" w:cs="Courier New" w:hint="default"/>
      </w:rPr>
    </w:lvl>
    <w:lvl w:ilvl="8" w:tplc="08090005" w:tentative="1">
      <w:start w:val="1"/>
      <w:numFmt w:val="bullet"/>
      <w:lvlText w:val=""/>
      <w:lvlJc w:val="left"/>
      <w:pPr>
        <w:ind w:left="7172" w:hanging="360"/>
      </w:pPr>
      <w:rPr>
        <w:rFonts w:ascii="Wingdings" w:hAnsi="Wingdings" w:hint="default"/>
      </w:rPr>
    </w:lvl>
  </w:abstractNum>
  <w:abstractNum w:abstractNumId="33" w15:restartNumberingAfterBreak="0">
    <w:nsid w:val="3E0A5345"/>
    <w:multiLevelType w:val="hybridMultilevel"/>
    <w:tmpl w:val="92762A52"/>
    <w:lvl w:ilvl="0" w:tplc="B8341DEC">
      <w:numFmt w:val="bullet"/>
      <w:lvlText w:val="-"/>
      <w:lvlJc w:val="left"/>
      <w:pPr>
        <w:ind w:left="1440" w:hanging="360"/>
      </w:pPr>
      <w:rPr>
        <w:rFonts w:ascii="Times New Roman" w:eastAsia="Malgun Gothic"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488E3B55"/>
    <w:multiLevelType w:val="hybridMultilevel"/>
    <w:tmpl w:val="E6D6640A"/>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48FA75B9"/>
    <w:multiLevelType w:val="hybridMultilevel"/>
    <w:tmpl w:val="0AE688C2"/>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4A8523CC"/>
    <w:multiLevelType w:val="hybridMultilevel"/>
    <w:tmpl w:val="FB50B77E"/>
    <w:lvl w:ilvl="0" w:tplc="F9E6876C">
      <w:start w:val="1"/>
      <w:numFmt w:val="bullet"/>
      <w:lvlText w:val="-"/>
      <w:lvlJc w:val="left"/>
      <w:pPr>
        <w:ind w:left="360" w:hanging="360"/>
      </w:pPr>
      <w:rPr>
        <w:rFonts w:ascii="Verdana" w:hAnsi="Verdana"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4F5375CF"/>
    <w:multiLevelType w:val="hybridMultilevel"/>
    <w:tmpl w:val="CD06DE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39957BF"/>
    <w:multiLevelType w:val="hybridMultilevel"/>
    <w:tmpl w:val="64D6CD30"/>
    <w:lvl w:ilvl="0" w:tplc="167A9292">
      <w:start w:val="7"/>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545E5969"/>
    <w:multiLevelType w:val="hybridMultilevel"/>
    <w:tmpl w:val="D2B6439C"/>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5B0C2BAF"/>
    <w:multiLevelType w:val="hybridMultilevel"/>
    <w:tmpl w:val="10F0374C"/>
    <w:lvl w:ilvl="0" w:tplc="6882D6F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44"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4D46313"/>
    <w:multiLevelType w:val="hybridMultilevel"/>
    <w:tmpl w:val="46AE0010"/>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1B0415F"/>
    <w:multiLevelType w:val="hybridMultilevel"/>
    <w:tmpl w:val="2082A758"/>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47A3535"/>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9FF7C46"/>
    <w:multiLevelType w:val="hybridMultilevel"/>
    <w:tmpl w:val="B11057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7A1A13F8"/>
    <w:multiLevelType w:val="hybridMultilevel"/>
    <w:tmpl w:val="6A408AC0"/>
    <w:lvl w:ilvl="0" w:tplc="09E4C3BA">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1" w15:restartNumberingAfterBreak="0">
    <w:nsid w:val="7A363421"/>
    <w:multiLevelType w:val="hybridMultilevel"/>
    <w:tmpl w:val="AF666F84"/>
    <w:lvl w:ilvl="0" w:tplc="12C674A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7EEF5ADF"/>
    <w:multiLevelType w:val="hybridMultilevel"/>
    <w:tmpl w:val="E2B6139A"/>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num w:numId="1">
    <w:abstractNumId w:val="21"/>
  </w:num>
  <w:num w:numId="2">
    <w:abstractNumId w:val="43"/>
  </w:num>
  <w:num w:numId="3">
    <w:abstractNumId w:val="13"/>
  </w:num>
  <w:num w:numId="4">
    <w:abstractNumId w:val="48"/>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47"/>
  </w:num>
  <w:num w:numId="16">
    <w:abstractNumId w:val="35"/>
  </w:num>
  <w:num w:numId="17">
    <w:abstractNumId w:val="11"/>
  </w:num>
  <w:num w:numId="18">
    <w:abstractNumId w:val="24"/>
  </w:num>
  <w:num w:numId="19">
    <w:abstractNumId w:val="44"/>
  </w:num>
  <w:num w:numId="20">
    <w:abstractNumId w:val="26"/>
  </w:num>
  <w:num w:numId="21">
    <w:abstractNumId w:val="27"/>
  </w:num>
  <w:num w:numId="22">
    <w:abstractNumId w:val="34"/>
  </w:num>
  <w:num w:numId="23">
    <w:abstractNumId w:val="12"/>
  </w:num>
  <w:num w:numId="24">
    <w:abstractNumId w:val="52"/>
  </w:num>
  <w:num w:numId="25">
    <w:abstractNumId w:val="14"/>
  </w:num>
  <w:num w:numId="26">
    <w:abstractNumId w:val="18"/>
  </w:num>
  <w:num w:numId="27">
    <w:abstractNumId w:val="41"/>
  </w:num>
  <w:num w:numId="28">
    <w:abstractNumId w:val="37"/>
  </w:num>
  <w:num w:numId="29">
    <w:abstractNumId w:val="36"/>
  </w:num>
  <w:num w:numId="30">
    <w:abstractNumId w:val="31"/>
  </w:num>
  <w:num w:numId="31">
    <w:abstractNumId w:val="45"/>
  </w:num>
  <w:num w:numId="32">
    <w:abstractNumId w:val="38"/>
  </w:num>
  <w:num w:numId="33">
    <w:abstractNumId w:val="16"/>
  </w:num>
  <w:num w:numId="34">
    <w:abstractNumId w:val="17"/>
  </w:num>
  <w:num w:numId="35">
    <w:abstractNumId w:val="46"/>
  </w:num>
  <w:num w:numId="36">
    <w:abstractNumId w:val="19"/>
  </w:num>
  <w:num w:numId="37">
    <w:abstractNumId w:val="29"/>
  </w:num>
  <w:num w:numId="38">
    <w:abstractNumId w:val="50"/>
  </w:num>
  <w:num w:numId="39">
    <w:abstractNumId w:val="32"/>
  </w:num>
  <w:num w:numId="40">
    <w:abstractNumId w:val="30"/>
  </w:num>
  <w:num w:numId="41">
    <w:abstractNumId w:val="53"/>
  </w:num>
  <w:num w:numId="42">
    <w:abstractNumId w:val="28"/>
  </w:num>
  <w:num w:numId="43">
    <w:abstractNumId w:val="15"/>
  </w:num>
  <w:num w:numId="44">
    <w:abstractNumId w:val="23"/>
  </w:num>
  <w:num w:numId="45">
    <w:abstractNumId w:val="33"/>
  </w:num>
  <w:num w:numId="46">
    <w:abstractNumId w:val="22"/>
  </w:num>
  <w:num w:numId="47">
    <w:abstractNumId w:val="0"/>
  </w:num>
  <w:num w:numId="48">
    <w:abstractNumId w:val="40"/>
  </w:num>
  <w:num w:numId="49">
    <w:abstractNumId w:val="42"/>
  </w:num>
  <w:num w:numId="50">
    <w:abstractNumId w:val="51"/>
  </w:num>
  <w:num w:numId="51">
    <w:abstractNumId w:val="25"/>
  </w:num>
  <w:num w:numId="52">
    <w:abstractNumId w:val="49"/>
  </w:num>
  <w:num w:numId="53">
    <w:abstractNumId w:val="39"/>
  </w:num>
  <w:num w:numId="54">
    <w:abstractNumId w:val="2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2DF"/>
    <w:rsid w:val="00001807"/>
    <w:rsid w:val="000019C3"/>
    <w:rsid w:val="00001A46"/>
    <w:rsid w:val="00003C6A"/>
    <w:rsid w:val="0000552F"/>
    <w:rsid w:val="00005766"/>
    <w:rsid w:val="00005947"/>
    <w:rsid w:val="00005DD2"/>
    <w:rsid w:val="00006A3A"/>
    <w:rsid w:val="0000704E"/>
    <w:rsid w:val="000101F2"/>
    <w:rsid w:val="0001053B"/>
    <w:rsid w:val="00010971"/>
    <w:rsid w:val="000109E4"/>
    <w:rsid w:val="00010E2D"/>
    <w:rsid w:val="00012C1C"/>
    <w:rsid w:val="00012CA7"/>
    <w:rsid w:val="000133EB"/>
    <w:rsid w:val="000136A3"/>
    <w:rsid w:val="00014637"/>
    <w:rsid w:val="0001497A"/>
    <w:rsid w:val="000162B6"/>
    <w:rsid w:val="00016882"/>
    <w:rsid w:val="000168AE"/>
    <w:rsid w:val="00016E2A"/>
    <w:rsid w:val="00017181"/>
    <w:rsid w:val="0001799B"/>
    <w:rsid w:val="000202B4"/>
    <w:rsid w:val="000213C7"/>
    <w:rsid w:val="00021AA5"/>
    <w:rsid w:val="000222BA"/>
    <w:rsid w:val="0002328F"/>
    <w:rsid w:val="00023C9C"/>
    <w:rsid w:val="0002476F"/>
    <w:rsid w:val="00025BD2"/>
    <w:rsid w:val="00027B64"/>
    <w:rsid w:val="00030459"/>
    <w:rsid w:val="000308C9"/>
    <w:rsid w:val="00030A86"/>
    <w:rsid w:val="00031924"/>
    <w:rsid w:val="00031D2B"/>
    <w:rsid w:val="00031E3D"/>
    <w:rsid w:val="00031E71"/>
    <w:rsid w:val="000335D1"/>
    <w:rsid w:val="00033A00"/>
    <w:rsid w:val="00034425"/>
    <w:rsid w:val="000344DB"/>
    <w:rsid w:val="00034D55"/>
    <w:rsid w:val="000356FD"/>
    <w:rsid w:val="00035C0C"/>
    <w:rsid w:val="00036FA6"/>
    <w:rsid w:val="00037D1B"/>
    <w:rsid w:val="0004098D"/>
    <w:rsid w:val="000414D4"/>
    <w:rsid w:val="00041F82"/>
    <w:rsid w:val="00042937"/>
    <w:rsid w:val="00042A8E"/>
    <w:rsid w:val="00042AD9"/>
    <w:rsid w:val="000448F2"/>
    <w:rsid w:val="00044D6B"/>
    <w:rsid w:val="000450C8"/>
    <w:rsid w:val="000452BB"/>
    <w:rsid w:val="000470EF"/>
    <w:rsid w:val="000479C0"/>
    <w:rsid w:val="00047BE7"/>
    <w:rsid w:val="00047CB2"/>
    <w:rsid w:val="00047EF5"/>
    <w:rsid w:val="00050822"/>
    <w:rsid w:val="00050C5B"/>
    <w:rsid w:val="00050EFD"/>
    <w:rsid w:val="0005146A"/>
    <w:rsid w:val="000514F7"/>
    <w:rsid w:val="000515A4"/>
    <w:rsid w:val="00051B8E"/>
    <w:rsid w:val="000532E8"/>
    <w:rsid w:val="00053C8E"/>
    <w:rsid w:val="0005471A"/>
    <w:rsid w:val="0005624B"/>
    <w:rsid w:val="00056376"/>
    <w:rsid w:val="00057E03"/>
    <w:rsid w:val="0006043D"/>
    <w:rsid w:val="00060936"/>
    <w:rsid w:val="00060A90"/>
    <w:rsid w:val="00060CB1"/>
    <w:rsid w:val="00060F49"/>
    <w:rsid w:val="00061054"/>
    <w:rsid w:val="0006250D"/>
    <w:rsid w:val="000631A3"/>
    <w:rsid w:val="000631CD"/>
    <w:rsid w:val="00063826"/>
    <w:rsid w:val="00063AF5"/>
    <w:rsid w:val="0006446D"/>
    <w:rsid w:val="000646F0"/>
    <w:rsid w:val="000649D2"/>
    <w:rsid w:val="00064FE9"/>
    <w:rsid w:val="00065E90"/>
    <w:rsid w:val="000701CD"/>
    <w:rsid w:val="00070CDC"/>
    <w:rsid w:val="00071D84"/>
    <w:rsid w:val="00072F43"/>
    <w:rsid w:val="00073DED"/>
    <w:rsid w:val="000746D6"/>
    <w:rsid w:val="00074CE4"/>
    <w:rsid w:val="000766A7"/>
    <w:rsid w:val="00077B2C"/>
    <w:rsid w:val="00077D47"/>
    <w:rsid w:val="00080F4E"/>
    <w:rsid w:val="00082EEC"/>
    <w:rsid w:val="0008330D"/>
    <w:rsid w:val="00083B7A"/>
    <w:rsid w:val="000843CC"/>
    <w:rsid w:val="00084D79"/>
    <w:rsid w:val="00085061"/>
    <w:rsid w:val="000850FC"/>
    <w:rsid w:val="00086C4D"/>
    <w:rsid w:val="00087B31"/>
    <w:rsid w:val="00087B7D"/>
    <w:rsid w:val="00091474"/>
    <w:rsid w:val="00091FAA"/>
    <w:rsid w:val="00092CB4"/>
    <w:rsid w:val="00093740"/>
    <w:rsid w:val="00093CEC"/>
    <w:rsid w:val="0009406F"/>
    <w:rsid w:val="00094B98"/>
    <w:rsid w:val="00095021"/>
    <w:rsid w:val="00096C4A"/>
    <w:rsid w:val="00096D4B"/>
    <w:rsid w:val="00096E9C"/>
    <w:rsid w:val="00097034"/>
    <w:rsid w:val="000973C5"/>
    <w:rsid w:val="000976F5"/>
    <w:rsid w:val="00097855"/>
    <w:rsid w:val="000A07F5"/>
    <w:rsid w:val="000A18FA"/>
    <w:rsid w:val="000A1EAC"/>
    <w:rsid w:val="000A2C63"/>
    <w:rsid w:val="000A3400"/>
    <w:rsid w:val="000A35D8"/>
    <w:rsid w:val="000A397D"/>
    <w:rsid w:val="000A405C"/>
    <w:rsid w:val="000A4403"/>
    <w:rsid w:val="000A46D1"/>
    <w:rsid w:val="000A5001"/>
    <w:rsid w:val="000A5D15"/>
    <w:rsid w:val="000A620C"/>
    <w:rsid w:val="000A6468"/>
    <w:rsid w:val="000A776B"/>
    <w:rsid w:val="000A7887"/>
    <w:rsid w:val="000A7C8A"/>
    <w:rsid w:val="000B0F2A"/>
    <w:rsid w:val="000B168D"/>
    <w:rsid w:val="000B1F09"/>
    <w:rsid w:val="000B3259"/>
    <w:rsid w:val="000B351B"/>
    <w:rsid w:val="000B3C00"/>
    <w:rsid w:val="000B4493"/>
    <w:rsid w:val="000B44E1"/>
    <w:rsid w:val="000B46E5"/>
    <w:rsid w:val="000B4726"/>
    <w:rsid w:val="000B49EC"/>
    <w:rsid w:val="000B4E7F"/>
    <w:rsid w:val="000B4FBF"/>
    <w:rsid w:val="000B514E"/>
    <w:rsid w:val="000B5767"/>
    <w:rsid w:val="000B67FB"/>
    <w:rsid w:val="000B6CF7"/>
    <w:rsid w:val="000B7BA3"/>
    <w:rsid w:val="000B7CE0"/>
    <w:rsid w:val="000C16DF"/>
    <w:rsid w:val="000C1FC6"/>
    <w:rsid w:val="000C225D"/>
    <w:rsid w:val="000C2DEC"/>
    <w:rsid w:val="000C2E37"/>
    <w:rsid w:val="000C30D7"/>
    <w:rsid w:val="000C31C7"/>
    <w:rsid w:val="000C3EA0"/>
    <w:rsid w:val="000C4772"/>
    <w:rsid w:val="000C4CED"/>
    <w:rsid w:val="000C5181"/>
    <w:rsid w:val="000C5A47"/>
    <w:rsid w:val="000C623D"/>
    <w:rsid w:val="000C6AD5"/>
    <w:rsid w:val="000C72C4"/>
    <w:rsid w:val="000C7F2C"/>
    <w:rsid w:val="000D0919"/>
    <w:rsid w:val="000D0DED"/>
    <w:rsid w:val="000D3714"/>
    <w:rsid w:val="000D39E0"/>
    <w:rsid w:val="000D486F"/>
    <w:rsid w:val="000D6BDE"/>
    <w:rsid w:val="000D6FF7"/>
    <w:rsid w:val="000D707D"/>
    <w:rsid w:val="000D786A"/>
    <w:rsid w:val="000D7C89"/>
    <w:rsid w:val="000E02B3"/>
    <w:rsid w:val="000E13D0"/>
    <w:rsid w:val="000E15F2"/>
    <w:rsid w:val="000E1E91"/>
    <w:rsid w:val="000E22A1"/>
    <w:rsid w:val="000E3075"/>
    <w:rsid w:val="000E32F1"/>
    <w:rsid w:val="000E4922"/>
    <w:rsid w:val="000E54A4"/>
    <w:rsid w:val="000E5966"/>
    <w:rsid w:val="000E6748"/>
    <w:rsid w:val="000E7757"/>
    <w:rsid w:val="000F0802"/>
    <w:rsid w:val="000F126F"/>
    <w:rsid w:val="000F1352"/>
    <w:rsid w:val="000F20D3"/>
    <w:rsid w:val="000F2891"/>
    <w:rsid w:val="000F3303"/>
    <w:rsid w:val="000F34B3"/>
    <w:rsid w:val="000F39F7"/>
    <w:rsid w:val="000F3C19"/>
    <w:rsid w:val="000F3F78"/>
    <w:rsid w:val="000F4B88"/>
    <w:rsid w:val="000F531E"/>
    <w:rsid w:val="000F5997"/>
    <w:rsid w:val="000F6427"/>
    <w:rsid w:val="000F662F"/>
    <w:rsid w:val="000F698F"/>
    <w:rsid w:val="000F7341"/>
    <w:rsid w:val="000F748D"/>
    <w:rsid w:val="00100517"/>
    <w:rsid w:val="00101867"/>
    <w:rsid w:val="00102440"/>
    <w:rsid w:val="001036CF"/>
    <w:rsid w:val="001058C9"/>
    <w:rsid w:val="00105CC1"/>
    <w:rsid w:val="00105DD5"/>
    <w:rsid w:val="00106E0A"/>
    <w:rsid w:val="0010708C"/>
    <w:rsid w:val="00107E9C"/>
    <w:rsid w:val="001103BE"/>
    <w:rsid w:val="001104F8"/>
    <w:rsid w:val="001123E4"/>
    <w:rsid w:val="00112C6D"/>
    <w:rsid w:val="00113206"/>
    <w:rsid w:val="001133CB"/>
    <w:rsid w:val="00114742"/>
    <w:rsid w:val="0011514B"/>
    <w:rsid w:val="001153DF"/>
    <w:rsid w:val="001172B4"/>
    <w:rsid w:val="001178B5"/>
    <w:rsid w:val="00120EAE"/>
    <w:rsid w:val="00121065"/>
    <w:rsid w:val="0012120D"/>
    <w:rsid w:val="00121B18"/>
    <w:rsid w:val="00122874"/>
    <w:rsid w:val="001230D3"/>
    <w:rsid w:val="001233F9"/>
    <w:rsid w:val="0012397A"/>
    <w:rsid w:val="00123D50"/>
    <w:rsid w:val="00123ECA"/>
    <w:rsid w:val="001241AE"/>
    <w:rsid w:val="00124344"/>
    <w:rsid w:val="00124B99"/>
    <w:rsid w:val="00126056"/>
    <w:rsid w:val="00126C1D"/>
    <w:rsid w:val="00126D85"/>
    <w:rsid w:val="00127091"/>
    <w:rsid w:val="00127103"/>
    <w:rsid w:val="00127C13"/>
    <w:rsid w:val="001305CA"/>
    <w:rsid w:val="00130EA8"/>
    <w:rsid w:val="00131774"/>
    <w:rsid w:val="001334CE"/>
    <w:rsid w:val="001336EF"/>
    <w:rsid w:val="0013440C"/>
    <w:rsid w:val="0013461C"/>
    <w:rsid w:val="00134C3B"/>
    <w:rsid w:val="001351F0"/>
    <w:rsid w:val="00135242"/>
    <w:rsid w:val="001354CA"/>
    <w:rsid w:val="001357A6"/>
    <w:rsid w:val="00135A80"/>
    <w:rsid w:val="00135CB5"/>
    <w:rsid w:val="0013660C"/>
    <w:rsid w:val="0013670C"/>
    <w:rsid w:val="00136C20"/>
    <w:rsid w:val="00136CEB"/>
    <w:rsid w:val="0014039C"/>
    <w:rsid w:val="0014063D"/>
    <w:rsid w:val="00140A26"/>
    <w:rsid w:val="0014147E"/>
    <w:rsid w:val="00141F08"/>
    <w:rsid w:val="00142949"/>
    <w:rsid w:val="00142A1E"/>
    <w:rsid w:val="00142DC9"/>
    <w:rsid w:val="00142F53"/>
    <w:rsid w:val="00143127"/>
    <w:rsid w:val="001440A9"/>
    <w:rsid w:val="00144F46"/>
    <w:rsid w:val="0014572B"/>
    <w:rsid w:val="001458E5"/>
    <w:rsid w:val="00145C98"/>
    <w:rsid w:val="00145DA2"/>
    <w:rsid w:val="00146143"/>
    <w:rsid w:val="001463D9"/>
    <w:rsid w:val="00146527"/>
    <w:rsid w:val="00146573"/>
    <w:rsid w:val="0015069F"/>
    <w:rsid w:val="00150A17"/>
    <w:rsid w:val="001512EF"/>
    <w:rsid w:val="00151FAD"/>
    <w:rsid w:val="001527BF"/>
    <w:rsid w:val="00152AB5"/>
    <w:rsid w:val="001533A2"/>
    <w:rsid w:val="0015378C"/>
    <w:rsid w:val="00153B67"/>
    <w:rsid w:val="00154F69"/>
    <w:rsid w:val="00154F87"/>
    <w:rsid w:val="0015550D"/>
    <w:rsid w:val="00156A4B"/>
    <w:rsid w:val="001572BF"/>
    <w:rsid w:val="00157C1C"/>
    <w:rsid w:val="001603A6"/>
    <w:rsid w:val="001610AA"/>
    <w:rsid w:val="00161999"/>
    <w:rsid w:val="00162453"/>
    <w:rsid w:val="00162822"/>
    <w:rsid w:val="00164467"/>
    <w:rsid w:val="00164971"/>
    <w:rsid w:val="001664B1"/>
    <w:rsid w:val="00167087"/>
    <w:rsid w:val="0016709B"/>
    <w:rsid w:val="00170C04"/>
    <w:rsid w:val="00171575"/>
    <w:rsid w:val="001723E7"/>
    <w:rsid w:val="001730E4"/>
    <w:rsid w:val="0017350A"/>
    <w:rsid w:val="001737FC"/>
    <w:rsid w:val="001738EE"/>
    <w:rsid w:val="00173B54"/>
    <w:rsid w:val="00173CD5"/>
    <w:rsid w:val="00175511"/>
    <w:rsid w:val="001757C9"/>
    <w:rsid w:val="00176375"/>
    <w:rsid w:val="00176C65"/>
    <w:rsid w:val="001777F1"/>
    <w:rsid w:val="00177C98"/>
    <w:rsid w:val="00180325"/>
    <w:rsid w:val="0018085E"/>
    <w:rsid w:val="00180A1A"/>
    <w:rsid w:val="00180F81"/>
    <w:rsid w:val="0018137A"/>
    <w:rsid w:val="00181C97"/>
    <w:rsid w:val="00181F03"/>
    <w:rsid w:val="00182C05"/>
    <w:rsid w:val="00183CFA"/>
    <w:rsid w:val="00183F43"/>
    <w:rsid w:val="00183FF4"/>
    <w:rsid w:val="0018419B"/>
    <w:rsid w:val="00184C73"/>
    <w:rsid w:val="00185DAD"/>
    <w:rsid w:val="00185EF2"/>
    <w:rsid w:val="0018727E"/>
    <w:rsid w:val="001874BC"/>
    <w:rsid w:val="00187D1D"/>
    <w:rsid w:val="00190E5E"/>
    <w:rsid w:val="001927BE"/>
    <w:rsid w:val="00192CD6"/>
    <w:rsid w:val="001930CD"/>
    <w:rsid w:val="001937A2"/>
    <w:rsid w:val="00193CB5"/>
    <w:rsid w:val="0019436F"/>
    <w:rsid w:val="0019481C"/>
    <w:rsid w:val="00194C79"/>
    <w:rsid w:val="001954E5"/>
    <w:rsid w:val="001963C2"/>
    <w:rsid w:val="001966F7"/>
    <w:rsid w:val="00196DBF"/>
    <w:rsid w:val="0019736F"/>
    <w:rsid w:val="0019755C"/>
    <w:rsid w:val="00197A5A"/>
    <w:rsid w:val="001A01B3"/>
    <w:rsid w:val="001A0FB4"/>
    <w:rsid w:val="001A1601"/>
    <w:rsid w:val="001A19D2"/>
    <w:rsid w:val="001A1C56"/>
    <w:rsid w:val="001A23A4"/>
    <w:rsid w:val="001A279C"/>
    <w:rsid w:val="001A2CBA"/>
    <w:rsid w:val="001A2D3E"/>
    <w:rsid w:val="001A2EFD"/>
    <w:rsid w:val="001A3B47"/>
    <w:rsid w:val="001A46AE"/>
    <w:rsid w:val="001A53FD"/>
    <w:rsid w:val="001A57E0"/>
    <w:rsid w:val="001A5FCA"/>
    <w:rsid w:val="001A609E"/>
    <w:rsid w:val="001A6A5B"/>
    <w:rsid w:val="001A743E"/>
    <w:rsid w:val="001B13C1"/>
    <w:rsid w:val="001B13F7"/>
    <w:rsid w:val="001B1686"/>
    <w:rsid w:val="001B1927"/>
    <w:rsid w:val="001B270A"/>
    <w:rsid w:val="001B27DB"/>
    <w:rsid w:val="001B2B36"/>
    <w:rsid w:val="001B2E8A"/>
    <w:rsid w:val="001B35D8"/>
    <w:rsid w:val="001B3914"/>
    <w:rsid w:val="001B3AD5"/>
    <w:rsid w:val="001B5297"/>
    <w:rsid w:val="001B538E"/>
    <w:rsid w:val="001B6305"/>
    <w:rsid w:val="001B7B80"/>
    <w:rsid w:val="001B7CE9"/>
    <w:rsid w:val="001C0331"/>
    <w:rsid w:val="001C23B5"/>
    <w:rsid w:val="001C2589"/>
    <w:rsid w:val="001C2C24"/>
    <w:rsid w:val="001C2D1E"/>
    <w:rsid w:val="001C2DE0"/>
    <w:rsid w:val="001C31E1"/>
    <w:rsid w:val="001C3F12"/>
    <w:rsid w:val="001C532F"/>
    <w:rsid w:val="001C7307"/>
    <w:rsid w:val="001C7ABB"/>
    <w:rsid w:val="001D1E8D"/>
    <w:rsid w:val="001D35FF"/>
    <w:rsid w:val="001D3609"/>
    <w:rsid w:val="001D432B"/>
    <w:rsid w:val="001D5189"/>
    <w:rsid w:val="001D5495"/>
    <w:rsid w:val="001D6280"/>
    <w:rsid w:val="001D629E"/>
    <w:rsid w:val="001D66FE"/>
    <w:rsid w:val="001D6836"/>
    <w:rsid w:val="001D6C9B"/>
    <w:rsid w:val="001D727F"/>
    <w:rsid w:val="001D762D"/>
    <w:rsid w:val="001E091E"/>
    <w:rsid w:val="001E109B"/>
    <w:rsid w:val="001E3899"/>
    <w:rsid w:val="001E391A"/>
    <w:rsid w:val="001E3D56"/>
    <w:rsid w:val="001E4193"/>
    <w:rsid w:val="001E4BCE"/>
    <w:rsid w:val="001E5006"/>
    <w:rsid w:val="001E5B3C"/>
    <w:rsid w:val="001E60AC"/>
    <w:rsid w:val="001E6676"/>
    <w:rsid w:val="001E66C3"/>
    <w:rsid w:val="001E73F3"/>
    <w:rsid w:val="001F1CC4"/>
    <w:rsid w:val="001F328A"/>
    <w:rsid w:val="001F375C"/>
    <w:rsid w:val="001F3DDD"/>
    <w:rsid w:val="001F49ED"/>
    <w:rsid w:val="001F4BBD"/>
    <w:rsid w:val="001F564F"/>
    <w:rsid w:val="001F670C"/>
    <w:rsid w:val="001F6734"/>
    <w:rsid w:val="001F6A66"/>
    <w:rsid w:val="001F71E5"/>
    <w:rsid w:val="001F7A0A"/>
    <w:rsid w:val="002008B5"/>
    <w:rsid w:val="002011CD"/>
    <w:rsid w:val="002020C1"/>
    <w:rsid w:val="002021C7"/>
    <w:rsid w:val="002027DA"/>
    <w:rsid w:val="00202FDC"/>
    <w:rsid w:val="0020312D"/>
    <w:rsid w:val="00203806"/>
    <w:rsid w:val="00203825"/>
    <w:rsid w:val="00203898"/>
    <w:rsid w:val="0020443D"/>
    <w:rsid w:val="00204A80"/>
    <w:rsid w:val="00204E2C"/>
    <w:rsid w:val="00205478"/>
    <w:rsid w:val="00205661"/>
    <w:rsid w:val="0020616C"/>
    <w:rsid w:val="0020662E"/>
    <w:rsid w:val="00210946"/>
    <w:rsid w:val="00210C6B"/>
    <w:rsid w:val="00210C7A"/>
    <w:rsid w:val="00210D85"/>
    <w:rsid w:val="00211091"/>
    <w:rsid w:val="002111CC"/>
    <w:rsid w:val="00211565"/>
    <w:rsid w:val="002120BB"/>
    <w:rsid w:val="00212799"/>
    <w:rsid w:val="00213086"/>
    <w:rsid w:val="002139DA"/>
    <w:rsid w:val="00214C23"/>
    <w:rsid w:val="00215154"/>
    <w:rsid w:val="00215708"/>
    <w:rsid w:val="00215821"/>
    <w:rsid w:val="0021672B"/>
    <w:rsid w:val="002168B6"/>
    <w:rsid w:val="00216972"/>
    <w:rsid w:val="00216AB4"/>
    <w:rsid w:val="00216BE9"/>
    <w:rsid w:val="0021759D"/>
    <w:rsid w:val="002175D3"/>
    <w:rsid w:val="00220115"/>
    <w:rsid w:val="002205D1"/>
    <w:rsid w:val="00220BD1"/>
    <w:rsid w:val="002214A0"/>
    <w:rsid w:val="00221511"/>
    <w:rsid w:val="00221B2C"/>
    <w:rsid w:val="00221DEF"/>
    <w:rsid w:val="00223929"/>
    <w:rsid w:val="00223D6D"/>
    <w:rsid w:val="00224F73"/>
    <w:rsid w:val="00226633"/>
    <w:rsid w:val="002268FA"/>
    <w:rsid w:val="002271EC"/>
    <w:rsid w:val="0022756F"/>
    <w:rsid w:val="0023060A"/>
    <w:rsid w:val="00230830"/>
    <w:rsid w:val="002313FA"/>
    <w:rsid w:val="0023191A"/>
    <w:rsid w:val="00231ECC"/>
    <w:rsid w:val="00232241"/>
    <w:rsid w:val="00232CF7"/>
    <w:rsid w:val="00232E16"/>
    <w:rsid w:val="002333E3"/>
    <w:rsid w:val="00233A6D"/>
    <w:rsid w:val="00235463"/>
    <w:rsid w:val="0023698B"/>
    <w:rsid w:val="00236AE0"/>
    <w:rsid w:val="002373F6"/>
    <w:rsid w:val="00237B44"/>
    <w:rsid w:val="002400F7"/>
    <w:rsid w:val="00240D41"/>
    <w:rsid w:val="00240E91"/>
    <w:rsid w:val="002423C0"/>
    <w:rsid w:val="00242E98"/>
    <w:rsid w:val="00243FC2"/>
    <w:rsid w:val="00244268"/>
    <w:rsid w:val="00244622"/>
    <w:rsid w:val="0024502E"/>
    <w:rsid w:val="0024508D"/>
    <w:rsid w:val="00245C59"/>
    <w:rsid w:val="00245EDB"/>
    <w:rsid w:val="00246884"/>
    <w:rsid w:val="00246C16"/>
    <w:rsid w:val="00246C35"/>
    <w:rsid w:val="00246D11"/>
    <w:rsid w:val="0024743C"/>
    <w:rsid w:val="002477FA"/>
    <w:rsid w:val="00247833"/>
    <w:rsid w:val="002504E1"/>
    <w:rsid w:val="00250E26"/>
    <w:rsid w:val="002511B1"/>
    <w:rsid w:val="002517B6"/>
    <w:rsid w:val="00252420"/>
    <w:rsid w:val="002527A6"/>
    <w:rsid w:val="00252FBB"/>
    <w:rsid w:val="002542EE"/>
    <w:rsid w:val="002543CA"/>
    <w:rsid w:val="002548AD"/>
    <w:rsid w:val="002548F6"/>
    <w:rsid w:val="00254CBE"/>
    <w:rsid w:val="002557C4"/>
    <w:rsid w:val="00255E41"/>
    <w:rsid w:val="002571BE"/>
    <w:rsid w:val="00257617"/>
    <w:rsid w:val="00257AD4"/>
    <w:rsid w:val="00257BE2"/>
    <w:rsid w:val="0026033C"/>
    <w:rsid w:val="002605FA"/>
    <w:rsid w:val="00260C6A"/>
    <w:rsid w:val="0026102B"/>
    <w:rsid w:val="002614F8"/>
    <w:rsid w:val="0026157E"/>
    <w:rsid w:val="00262785"/>
    <w:rsid w:val="00263016"/>
    <w:rsid w:val="002636E7"/>
    <w:rsid w:val="00263A44"/>
    <w:rsid w:val="00263EEE"/>
    <w:rsid w:val="00264146"/>
    <w:rsid w:val="00264B09"/>
    <w:rsid w:val="0026552D"/>
    <w:rsid w:val="0026566F"/>
    <w:rsid w:val="00266434"/>
    <w:rsid w:val="0026747D"/>
    <w:rsid w:val="00267AE2"/>
    <w:rsid w:val="00270D9B"/>
    <w:rsid w:val="0027123F"/>
    <w:rsid w:val="0027180D"/>
    <w:rsid w:val="00271A1C"/>
    <w:rsid w:val="00272400"/>
    <w:rsid w:val="00272509"/>
    <w:rsid w:val="002726B5"/>
    <w:rsid w:val="00272D84"/>
    <w:rsid w:val="00273861"/>
    <w:rsid w:val="00273B92"/>
    <w:rsid w:val="00273F2E"/>
    <w:rsid w:val="0027470A"/>
    <w:rsid w:val="0027475E"/>
    <w:rsid w:val="00274976"/>
    <w:rsid w:val="00276450"/>
    <w:rsid w:val="002766F4"/>
    <w:rsid w:val="00276D4B"/>
    <w:rsid w:val="00276E87"/>
    <w:rsid w:val="0027722B"/>
    <w:rsid w:val="00277713"/>
    <w:rsid w:val="00277773"/>
    <w:rsid w:val="00277D36"/>
    <w:rsid w:val="0028053C"/>
    <w:rsid w:val="002808E4"/>
    <w:rsid w:val="00281513"/>
    <w:rsid w:val="0028214A"/>
    <w:rsid w:val="00282966"/>
    <w:rsid w:val="00282DD4"/>
    <w:rsid w:val="00282F3A"/>
    <w:rsid w:val="00284121"/>
    <w:rsid w:val="00284336"/>
    <w:rsid w:val="00284590"/>
    <w:rsid w:val="002847BC"/>
    <w:rsid w:val="00286085"/>
    <w:rsid w:val="00286297"/>
    <w:rsid w:val="00286543"/>
    <w:rsid w:val="00286726"/>
    <w:rsid w:val="00286841"/>
    <w:rsid w:val="00286A80"/>
    <w:rsid w:val="00287EAD"/>
    <w:rsid w:val="00287EB2"/>
    <w:rsid w:val="00287EF5"/>
    <w:rsid w:val="00287F3B"/>
    <w:rsid w:val="00290A8A"/>
    <w:rsid w:val="00292331"/>
    <w:rsid w:val="00292958"/>
    <w:rsid w:val="00293118"/>
    <w:rsid w:val="00293273"/>
    <w:rsid w:val="002936BE"/>
    <w:rsid w:val="002937A3"/>
    <w:rsid w:val="00294177"/>
    <w:rsid w:val="002946C9"/>
    <w:rsid w:val="00294A7B"/>
    <w:rsid w:val="00295F2F"/>
    <w:rsid w:val="002960C9"/>
    <w:rsid w:val="00296203"/>
    <w:rsid w:val="0029653D"/>
    <w:rsid w:val="00297678"/>
    <w:rsid w:val="002A00CB"/>
    <w:rsid w:val="002A0580"/>
    <w:rsid w:val="002A1EA7"/>
    <w:rsid w:val="002A2666"/>
    <w:rsid w:val="002A4CAE"/>
    <w:rsid w:val="002A5AF4"/>
    <w:rsid w:val="002A6323"/>
    <w:rsid w:val="002A660B"/>
    <w:rsid w:val="002A6967"/>
    <w:rsid w:val="002A70C7"/>
    <w:rsid w:val="002A714C"/>
    <w:rsid w:val="002A7873"/>
    <w:rsid w:val="002B0593"/>
    <w:rsid w:val="002B08D9"/>
    <w:rsid w:val="002B0FF8"/>
    <w:rsid w:val="002B10BD"/>
    <w:rsid w:val="002B1B5A"/>
    <w:rsid w:val="002B1CCD"/>
    <w:rsid w:val="002B29C6"/>
    <w:rsid w:val="002B3E1B"/>
    <w:rsid w:val="002B478C"/>
    <w:rsid w:val="002B4B6C"/>
    <w:rsid w:val="002B54F3"/>
    <w:rsid w:val="002B5735"/>
    <w:rsid w:val="002B6540"/>
    <w:rsid w:val="002B6F5D"/>
    <w:rsid w:val="002B6F6D"/>
    <w:rsid w:val="002B7FBF"/>
    <w:rsid w:val="002C0540"/>
    <w:rsid w:val="002C0F98"/>
    <w:rsid w:val="002C10FD"/>
    <w:rsid w:val="002C17DB"/>
    <w:rsid w:val="002C1F3D"/>
    <w:rsid w:val="002C3163"/>
    <w:rsid w:val="002C46C3"/>
    <w:rsid w:val="002C5B4C"/>
    <w:rsid w:val="002C6841"/>
    <w:rsid w:val="002C7539"/>
    <w:rsid w:val="002C785F"/>
    <w:rsid w:val="002D01FA"/>
    <w:rsid w:val="002D0297"/>
    <w:rsid w:val="002D11A5"/>
    <w:rsid w:val="002D1531"/>
    <w:rsid w:val="002D2A40"/>
    <w:rsid w:val="002D2AEB"/>
    <w:rsid w:val="002D5173"/>
    <w:rsid w:val="002D5283"/>
    <w:rsid w:val="002D546B"/>
    <w:rsid w:val="002D5B54"/>
    <w:rsid w:val="002D6387"/>
    <w:rsid w:val="002D6C62"/>
    <w:rsid w:val="002D7462"/>
    <w:rsid w:val="002D76E9"/>
    <w:rsid w:val="002D7AF4"/>
    <w:rsid w:val="002E0013"/>
    <w:rsid w:val="002E0255"/>
    <w:rsid w:val="002E1383"/>
    <w:rsid w:val="002E13AF"/>
    <w:rsid w:val="002E17AF"/>
    <w:rsid w:val="002E1FC3"/>
    <w:rsid w:val="002E34B9"/>
    <w:rsid w:val="002E3602"/>
    <w:rsid w:val="002E3716"/>
    <w:rsid w:val="002E3A32"/>
    <w:rsid w:val="002E3C1B"/>
    <w:rsid w:val="002E3FD9"/>
    <w:rsid w:val="002E4A35"/>
    <w:rsid w:val="002E52BC"/>
    <w:rsid w:val="002E686B"/>
    <w:rsid w:val="002E6A42"/>
    <w:rsid w:val="002E6A5B"/>
    <w:rsid w:val="002E6FC2"/>
    <w:rsid w:val="002E7234"/>
    <w:rsid w:val="002E7B34"/>
    <w:rsid w:val="002F0405"/>
    <w:rsid w:val="002F15C7"/>
    <w:rsid w:val="002F1E3E"/>
    <w:rsid w:val="002F31B7"/>
    <w:rsid w:val="002F4438"/>
    <w:rsid w:val="002F538E"/>
    <w:rsid w:val="0030044D"/>
    <w:rsid w:val="003010FA"/>
    <w:rsid w:val="00301CA7"/>
    <w:rsid w:val="00302BE9"/>
    <w:rsid w:val="00304E08"/>
    <w:rsid w:val="00305153"/>
    <w:rsid w:val="00305E15"/>
    <w:rsid w:val="00305E7E"/>
    <w:rsid w:val="00306621"/>
    <w:rsid w:val="00306C92"/>
    <w:rsid w:val="003072E2"/>
    <w:rsid w:val="00307451"/>
    <w:rsid w:val="00307547"/>
    <w:rsid w:val="00307E1B"/>
    <w:rsid w:val="00311243"/>
    <w:rsid w:val="003112FC"/>
    <w:rsid w:val="0031293A"/>
    <w:rsid w:val="00313C73"/>
    <w:rsid w:val="00314850"/>
    <w:rsid w:val="003153F3"/>
    <w:rsid w:val="00315F67"/>
    <w:rsid w:val="0031675C"/>
    <w:rsid w:val="00316B7C"/>
    <w:rsid w:val="00317903"/>
    <w:rsid w:val="00320298"/>
    <w:rsid w:val="00320543"/>
    <w:rsid w:val="00320746"/>
    <w:rsid w:val="00320990"/>
    <w:rsid w:val="0032195B"/>
    <w:rsid w:val="00321BED"/>
    <w:rsid w:val="00321D73"/>
    <w:rsid w:val="00322D9A"/>
    <w:rsid w:val="00323097"/>
    <w:rsid w:val="00324A33"/>
    <w:rsid w:val="00324D13"/>
    <w:rsid w:val="003265BE"/>
    <w:rsid w:val="00326FED"/>
    <w:rsid w:val="003276B2"/>
    <w:rsid w:val="003278F1"/>
    <w:rsid w:val="00327AE8"/>
    <w:rsid w:val="00330A12"/>
    <w:rsid w:val="00331BC7"/>
    <w:rsid w:val="00332433"/>
    <w:rsid w:val="00332461"/>
    <w:rsid w:val="003325D1"/>
    <w:rsid w:val="003327EA"/>
    <w:rsid w:val="00332FBC"/>
    <w:rsid w:val="003334C5"/>
    <w:rsid w:val="0033369B"/>
    <w:rsid w:val="00333AB7"/>
    <w:rsid w:val="00333CA1"/>
    <w:rsid w:val="003356A6"/>
    <w:rsid w:val="003358B1"/>
    <w:rsid w:val="0033654B"/>
    <w:rsid w:val="00336580"/>
    <w:rsid w:val="00336CB2"/>
    <w:rsid w:val="00340195"/>
    <w:rsid w:val="00340797"/>
    <w:rsid w:val="003412D7"/>
    <w:rsid w:val="00341930"/>
    <w:rsid w:val="00341AFD"/>
    <w:rsid w:val="00342E95"/>
    <w:rsid w:val="00343303"/>
    <w:rsid w:val="00343521"/>
    <w:rsid w:val="00343710"/>
    <w:rsid w:val="00343D45"/>
    <w:rsid w:val="00343FD0"/>
    <w:rsid w:val="003452C4"/>
    <w:rsid w:val="00345EAE"/>
    <w:rsid w:val="003461C1"/>
    <w:rsid w:val="003461CF"/>
    <w:rsid w:val="003464CC"/>
    <w:rsid w:val="00346841"/>
    <w:rsid w:val="0034685C"/>
    <w:rsid w:val="00346B93"/>
    <w:rsid w:val="00347F90"/>
    <w:rsid w:val="00350775"/>
    <w:rsid w:val="00350AB8"/>
    <w:rsid w:val="00350BC7"/>
    <w:rsid w:val="003516D9"/>
    <w:rsid w:val="00351849"/>
    <w:rsid w:val="00353D8C"/>
    <w:rsid w:val="00354324"/>
    <w:rsid w:val="00354E09"/>
    <w:rsid w:val="003551F1"/>
    <w:rsid w:val="003553E9"/>
    <w:rsid w:val="003558CA"/>
    <w:rsid w:val="003560E8"/>
    <w:rsid w:val="00356E21"/>
    <w:rsid w:val="0035734C"/>
    <w:rsid w:val="003600BE"/>
    <w:rsid w:val="00360CA8"/>
    <w:rsid w:val="00360D13"/>
    <w:rsid w:val="003611F7"/>
    <w:rsid w:val="003619DC"/>
    <w:rsid w:val="00361DB0"/>
    <w:rsid w:val="003621F9"/>
    <w:rsid w:val="0036308A"/>
    <w:rsid w:val="003632F8"/>
    <w:rsid w:val="00363878"/>
    <w:rsid w:val="003652C5"/>
    <w:rsid w:val="00365845"/>
    <w:rsid w:val="003669AD"/>
    <w:rsid w:val="00366F45"/>
    <w:rsid w:val="003677E5"/>
    <w:rsid w:val="003678C7"/>
    <w:rsid w:val="0036798A"/>
    <w:rsid w:val="003706E2"/>
    <w:rsid w:val="00370DAB"/>
    <w:rsid w:val="00371025"/>
    <w:rsid w:val="00371951"/>
    <w:rsid w:val="003723CA"/>
    <w:rsid w:val="00372428"/>
    <w:rsid w:val="003728B2"/>
    <w:rsid w:val="00372D86"/>
    <w:rsid w:val="00373960"/>
    <w:rsid w:val="003749DF"/>
    <w:rsid w:val="00375189"/>
    <w:rsid w:val="00375F40"/>
    <w:rsid w:val="003779D9"/>
    <w:rsid w:val="00377AC1"/>
    <w:rsid w:val="00377B81"/>
    <w:rsid w:val="003805BA"/>
    <w:rsid w:val="003809D0"/>
    <w:rsid w:val="00381F86"/>
    <w:rsid w:val="00382B34"/>
    <w:rsid w:val="00383B71"/>
    <w:rsid w:val="00384221"/>
    <w:rsid w:val="00386308"/>
    <w:rsid w:val="00386837"/>
    <w:rsid w:val="00386D84"/>
    <w:rsid w:val="00387383"/>
    <w:rsid w:val="00387421"/>
    <w:rsid w:val="00387603"/>
    <w:rsid w:val="00387A71"/>
    <w:rsid w:val="00387FDA"/>
    <w:rsid w:val="0039068E"/>
    <w:rsid w:val="00390AC0"/>
    <w:rsid w:val="00391549"/>
    <w:rsid w:val="003921A8"/>
    <w:rsid w:val="00393222"/>
    <w:rsid w:val="00393690"/>
    <w:rsid w:val="0039387E"/>
    <w:rsid w:val="00393D0A"/>
    <w:rsid w:val="00394177"/>
    <w:rsid w:val="00394C69"/>
    <w:rsid w:val="00394D79"/>
    <w:rsid w:val="003953E3"/>
    <w:rsid w:val="00395928"/>
    <w:rsid w:val="00396D44"/>
    <w:rsid w:val="00397564"/>
    <w:rsid w:val="003A0BC7"/>
    <w:rsid w:val="003A0EE1"/>
    <w:rsid w:val="003A112B"/>
    <w:rsid w:val="003A2578"/>
    <w:rsid w:val="003A387F"/>
    <w:rsid w:val="003A38AF"/>
    <w:rsid w:val="003A3CCA"/>
    <w:rsid w:val="003A4023"/>
    <w:rsid w:val="003A4FDD"/>
    <w:rsid w:val="003A5FF4"/>
    <w:rsid w:val="003A699A"/>
    <w:rsid w:val="003A6D40"/>
    <w:rsid w:val="003A7517"/>
    <w:rsid w:val="003A7C31"/>
    <w:rsid w:val="003A7F6A"/>
    <w:rsid w:val="003A7FF4"/>
    <w:rsid w:val="003B0A57"/>
    <w:rsid w:val="003B2327"/>
    <w:rsid w:val="003B2355"/>
    <w:rsid w:val="003B2D96"/>
    <w:rsid w:val="003B4119"/>
    <w:rsid w:val="003B4DEB"/>
    <w:rsid w:val="003B5F01"/>
    <w:rsid w:val="003B5FD3"/>
    <w:rsid w:val="003B649F"/>
    <w:rsid w:val="003B709F"/>
    <w:rsid w:val="003B7B76"/>
    <w:rsid w:val="003C1990"/>
    <w:rsid w:val="003C2F64"/>
    <w:rsid w:val="003C30ED"/>
    <w:rsid w:val="003C3E6A"/>
    <w:rsid w:val="003C4119"/>
    <w:rsid w:val="003C4E42"/>
    <w:rsid w:val="003C5393"/>
    <w:rsid w:val="003C63D5"/>
    <w:rsid w:val="003C6493"/>
    <w:rsid w:val="003C6499"/>
    <w:rsid w:val="003C6838"/>
    <w:rsid w:val="003C6FF6"/>
    <w:rsid w:val="003C78D0"/>
    <w:rsid w:val="003D01CF"/>
    <w:rsid w:val="003D1A48"/>
    <w:rsid w:val="003D2F24"/>
    <w:rsid w:val="003D32FA"/>
    <w:rsid w:val="003D3925"/>
    <w:rsid w:val="003D3BCA"/>
    <w:rsid w:val="003D4078"/>
    <w:rsid w:val="003D4D7C"/>
    <w:rsid w:val="003D5233"/>
    <w:rsid w:val="003D5309"/>
    <w:rsid w:val="003D5B5E"/>
    <w:rsid w:val="003D6151"/>
    <w:rsid w:val="003D6BB8"/>
    <w:rsid w:val="003D6EC0"/>
    <w:rsid w:val="003D6EFA"/>
    <w:rsid w:val="003D727B"/>
    <w:rsid w:val="003D73DD"/>
    <w:rsid w:val="003E03F4"/>
    <w:rsid w:val="003E0439"/>
    <w:rsid w:val="003E0A0D"/>
    <w:rsid w:val="003E0BA4"/>
    <w:rsid w:val="003E0BE4"/>
    <w:rsid w:val="003E2165"/>
    <w:rsid w:val="003E23C1"/>
    <w:rsid w:val="003E281E"/>
    <w:rsid w:val="003E33B2"/>
    <w:rsid w:val="003E346D"/>
    <w:rsid w:val="003E4896"/>
    <w:rsid w:val="003E50A6"/>
    <w:rsid w:val="003E525E"/>
    <w:rsid w:val="003E5531"/>
    <w:rsid w:val="003E5911"/>
    <w:rsid w:val="003E5A91"/>
    <w:rsid w:val="003E5D36"/>
    <w:rsid w:val="003E66C9"/>
    <w:rsid w:val="003E6723"/>
    <w:rsid w:val="003E7264"/>
    <w:rsid w:val="003E7370"/>
    <w:rsid w:val="003E780C"/>
    <w:rsid w:val="003E7D84"/>
    <w:rsid w:val="003F0306"/>
    <w:rsid w:val="003F09EE"/>
    <w:rsid w:val="003F12D4"/>
    <w:rsid w:val="003F209E"/>
    <w:rsid w:val="003F21D4"/>
    <w:rsid w:val="003F278E"/>
    <w:rsid w:val="003F2E6D"/>
    <w:rsid w:val="003F307B"/>
    <w:rsid w:val="003F4A7C"/>
    <w:rsid w:val="003F4B6A"/>
    <w:rsid w:val="003F56E7"/>
    <w:rsid w:val="003F579B"/>
    <w:rsid w:val="003F63C5"/>
    <w:rsid w:val="003F6D6B"/>
    <w:rsid w:val="003F7D54"/>
    <w:rsid w:val="00400391"/>
    <w:rsid w:val="00401369"/>
    <w:rsid w:val="00402047"/>
    <w:rsid w:val="004034F4"/>
    <w:rsid w:val="0040369B"/>
    <w:rsid w:val="00403768"/>
    <w:rsid w:val="00403D84"/>
    <w:rsid w:val="00403F75"/>
    <w:rsid w:val="0040482C"/>
    <w:rsid w:val="00404A8F"/>
    <w:rsid w:val="00404CCA"/>
    <w:rsid w:val="00406959"/>
    <w:rsid w:val="004069E8"/>
    <w:rsid w:val="00407E67"/>
    <w:rsid w:val="00410632"/>
    <w:rsid w:val="00410A15"/>
    <w:rsid w:val="00412326"/>
    <w:rsid w:val="0041307C"/>
    <w:rsid w:val="00413313"/>
    <w:rsid w:val="00414C8C"/>
    <w:rsid w:val="0041565B"/>
    <w:rsid w:val="0041589B"/>
    <w:rsid w:val="00416252"/>
    <w:rsid w:val="004162B1"/>
    <w:rsid w:val="00416B84"/>
    <w:rsid w:val="004175A3"/>
    <w:rsid w:val="00417969"/>
    <w:rsid w:val="00420A03"/>
    <w:rsid w:val="00420EE4"/>
    <w:rsid w:val="00420F1F"/>
    <w:rsid w:val="00421808"/>
    <w:rsid w:val="00421B28"/>
    <w:rsid w:val="004234D0"/>
    <w:rsid w:val="00424254"/>
    <w:rsid w:val="00425253"/>
    <w:rsid w:val="0042651F"/>
    <w:rsid w:val="004268E3"/>
    <w:rsid w:val="00426C1F"/>
    <w:rsid w:val="00426C64"/>
    <w:rsid w:val="00427A6A"/>
    <w:rsid w:val="00431DAC"/>
    <w:rsid w:val="0043238C"/>
    <w:rsid w:val="00432794"/>
    <w:rsid w:val="00432E70"/>
    <w:rsid w:val="0043316B"/>
    <w:rsid w:val="00433833"/>
    <w:rsid w:val="00434261"/>
    <w:rsid w:val="00434F28"/>
    <w:rsid w:val="00435B71"/>
    <w:rsid w:val="004361B2"/>
    <w:rsid w:val="0043657F"/>
    <w:rsid w:val="004368CA"/>
    <w:rsid w:val="004373B6"/>
    <w:rsid w:val="00437B98"/>
    <w:rsid w:val="00437CC3"/>
    <w:rsid w:val="004401A0"/>
    <w:rsid w:val="00440983"/>
    <w:rsid w:val="00440D24"/>
    <w:rsid w:val="004412FD"/>
    <w:rsid w:val="004419DA"/>
    <w:rsid w:val="00442ECC"/>
    <w:rsid w:val="00444A1F"/>
    <w:rsid w:val="00446204"/>
    <w:rsid w:val="0044663C"/>
    <w:rsid w:val="0044696E"/>
    <w:rsid w:val="00446FF2"/>
    <w:rsid w:val="0044747B"/>
    <w:rsid w:val="00447759"/>
    <w:rsid w:val="00447A3F"/>
    <w:rsid w:val="00447DD4"/>
    <w:rsid w:val="00451113"/>
    <w:rsid w:val="004511C3"/>
    <w:rsid w:val="00451264"/>
    <w:rsid w:val="004526F3"/>
    <w:rsid w:val="004527E4"/>
    <w:rsid w:val="00452CE0"/>
    <w:rsid w:val="00453375"/>
    <w:rsid w:val="00453619"/>
    <w:rsid w:val="00453704"/>
    <w:rsid w:val="00453C95"/>
    <w:rsid w:val="00453D7E"/>
    <w:rsid w:val="00454013"/>
    <w:rsid w:val="004547B9"/>
    <w:rsid w:val="0045485F"/>
    <w:rsid w:val="00454861"/>
    <w:rsid w:val="00454B94"/>
    <w:rsid w:val="004557C9"/>
    <w:rsid w:val="00456498"/>
    <w:rsid w:val="00456C14"/>
    <w:rsid w:val="0046094B"/>
    <w:rsid w:val="00460AEB"/>
    <w:rsid w:val="0046163A"/>
    <w:rsid w:val="00461C8E"/>
    <w:rsid w:val="00463548"/>
    <w:rsid w:val="0046498F"/>
    <w:rsid w:val="00465CD4"/>
    <w:rsid w:val="0046631D"/>
    <w:rsid w:val="0046710D"/>
    <w:rsid w:val="0046781F"/>
    <w:rsid w:val="00467E14"/>
    <w:rsid w:val="004713A2"/>
    <w:rsid w:val="00473743"/>
    <w:rsid w:val="00473DCD"/>
    <w:rsid w:val="00473E9E"/>
    <w:rsid w:val="00474B2E"/>
    <w:rsid w:val="00475A80"/>
    <w:rsid w:val="00475D97"/>
    <w:rsid w:val="004773C2"/>
    <w:rsid w:val="00477F7A"/>
    <w:rsid w:val="004802FC"/>
    <w:rsid w:val="00480F9E"/>
    <w:rsid w:val="00483505"/>
    <w:rsid w:val="0048358E"/>
    <w:rsid w:val="00483C42"/>
    <w:rsid w:val="00483CE6"/>
    <w:rsid w:val="00484C51"/>
    <w:rsid w:val="00484D4D"/>
    <w:rsid w:val="00485063"/>
    <w:rsid w:val="00485093"/>
    <w:rsid w:val="00485781"/>
    <w:rsid w:val="00485828"/>
    <w:rsid w:val="00485AD6"/>
    <w:rsid w:val="00485B95"/>
    <w:rsid w:val="004861E7"/>
    <w:rsid w:val="00490EEC"/>
    <w:rsid w:val="00491770"/>
    <w:rsid w:val="0049243B"/>
    <w:rsid w:val="00493803"/>
    <w:rsid w:val="00493DB5"/>
    <w:rsid w:val="00494594"/>
    <w:rsid w:val="004954F7"/>
    <w:rsid w:val="00496AF6"/>
    <w:rsid w:val="00497DF6"/>
    <w:rsid w:val="00497E65"/>
    <w:rsid w:val="004A12DE"/>
    <w:rsid w:val="004A3474"/>
    <w:rsid w:val="004A3CB3"/>
    <w:rsid w:val="004A4FFB"/>
    <w:rsid w:val="004A5A11"/>
    <w:rsid w:val="004A6870"/>
    <w:rsid w:val="004A6FF1"/>
    <w:rsid w:val="004B00C3"/>
    <w:rsid w:val="004B0AEF"/>
    <w:rsid w:val="004B219E"/>
    <w:rsid w:val="004B359D"/>
    <w:rsid w:val="004B3850"/>
    <w:rsid w:val="004B3B33"/>
    <w:rsid w:val="004B5610"/>
    <w:rsid w:val="004B56C6"/>
    <w:rsid w:val="004B5D4B"/>
    <w:rsid w:val="004B6F66"/>
    <w:rsid w:val="004B71E4"/>
    <w:rsid w:val="004B79B5"/>
    <w:rsid w:val="004B7A72"/>
    <w:rsid w:val="004B7C72"/>
    <w:rsid w:val="004B7F90"/>
    <w:rsid w:val="004C0A31"/>
    <w:rsid w:val="004C0A93"/>
    <w:rsid w:val="004C1C16"/>
    <w:rsid w:val="004C34C8"/>
    <w:rsid w:val="004C37FE"/>
    <w:rsid w:val="004C3DDB"/>
    <w:rsid w:val="004C45C9"/>
    <w:rsid w:val="004C53DD"/>
    <w:rsid w:val="004C54D2"/>
    <w:rsid w:val="004C551B"/>
    <w:rsid w:val="004C59B1"/>
    <w:rsid w:val="004C5E37"/>
    <w:rsid w:val="004C6154"/>
    <w:rsid w:val="004C6E35"/>
    <w:rsid w:val="004C7A3A"/>
    <w:rsid w:val="004D044E"/>
    <w:rsid w:val="004D153E"/>
    <w:rsid w:val="004D1D74"/>
    <w:rsid w:val="004D1DB0"/>
    <w:rsid w:val="004D2EBE"/>
    <w:rsid w:val="004D2FB0"/>
    <w:rsid w:val="004D3476"/>
    <w:rsid w:val="004D3E8D"/>
    <w:rsid w:val="004D4280"/>
    <w:rsid w:val="004D47C1"/>
    <w:rsid w:val="004D4F59"/>
    <w:rsid w:val="004D57DF"/>
    <w:rsid w:val="004D5ABA"/>
    <w:rsid w:val="004D5B42"/>
    <w:rsid w:val="004D5D40"/>
    <w:rsid w:val="004D5FB4"/>
    <w:rsid w:val="004D63E8"/>
    <w:rsid w:val="004D65FB"/>
    <w:rsid w:val="004D672C"/>
    <w:rsid w:val="004D6C6B"/>
    <w:rsid w:val="004D71F9"/>
    <w:rsid w:val="004D769F"/>
    <w:rsid w:val="004D7ECA"/>
    <w:rsid w:val="004E05CE"/>
    <w:rsid w:val="004E05E2"/>
    <w:rsid w:val="004E079E"/>
    <w:rsid w:val="004E0F22"/>
    <w:rsid w:val="004E138E"/>
    <w:rsid w:val="004E30FB"/>
    <w:rsid w:val="004E3343"/>
    <w:rsid w:val="004E4723"/>
    <w:rsid w:val="004E4BE0"/>
    <w:rsid w:val="004E5F19"/>
    <w:rsid w:val="004E60C7"/>
    <w:rsid w:val="004E61F0"/>
    <w:rsid w:val="004E6B35"/>
    <w:rsid w:val="004E6D79"/>
    <w:rsid w:val="004F0713"/>
    <w:rsid w:val="004F0824"/>
    <w:rsid w:val="004F208F"/>
    <w:rsid w:val="004F23F1"/>
    <w:rsid w:val="004F25D1"/>
    <w:rsid w:val="004F2803"/>
    <w:rsid w:val="004F2ABA"/>
    <w:rsid w:val="004F2B60"/>
    <w:rsid w:val="004F386B"/>
    <w:rsid w:val="004F3A16"/>
    <w:rsid w:val="004F4023"/>
    <w:rsid w:val="004F44C6"/>
    <w:rsid w:val="004F468E"/>
    <w:rsid w:val="004F4BD0"/>
    <w:rsid w:val="004F4EA0"/>
    <w:rsid w:val="004F5E55"/>
    <w:rsid w:val="004F6610"/>
    <w:rsid w:val="004F6699"/>
    <w:rsid w:val="004F6CBD"/>
    <w:rsid w:val="004F7B08"/>
    <w:rsid w:val="004F7B98"/>
    <w:rsid w:val="004F7EEA"/>
    <w:rsid w:val="0050049F"/>
    <w:rsid w:val="0050056D"/>
    <w:rsid w:val="0050065F"/>
    <w:rsid w:val="00501645"/>
    <w:rsid w:val="00501D10"/>
    <w:rsid w:val="00501D41"/>
    <w:rsid w:val="00501E3B"/>
    <w:rsid w:val="00502B7C"/>
    <w:rsid w:val="00503778"/>
    <w:rsid w:val="00503F5F"/>
    <w:rsid w:val="005044D1"/>
    <w:rsid w:val="00504BF0"/>
    <w:rsid w:val="00505F4A"/>
    <w:rsid w:val="005064EA"/>
    <w:rsid w:val="00506CFD"/>
    <w:rsid w:val="005072F3"/>
    <w:rsid w:val="00507CF1"/>
    <w:rsid w:val="00510314"/>
    <w:rsid w:val="00510978"/>
    <w:rsid w:val="005126F7"/>
    <w:rsid w:val="005148D7"/>
    <w:rsid w:val="00515972"/>
    <w:rsid w:val="005161E0"/>
    <w:rsid w:val="00517246"/>
    <w:rsid w:val="005173C9"/>
    <w:rsid w:val="005175DD"/>
    <w:rsid w:val="005179F2"/>
    <w:rsid w:val="00517C78"/>
    <w:rsid w:val="005202A6"/>
    <w:rsid w:val="00520BF5"/>
    <w:rsid w:val="00520C7C"/>
    <w:rsid w:val="00521294"/>
    <w:rsid w:val="00521637"/>
    <w:rsid w:val="005222E5"/>
    <w:rsid w:val="00522E5E"/>
    <w:rsid w:val="00522F92"/>
    <w:rsid w:val="00523424"/>
    <w:rsid w:val="00524AEB"/>
    <w:rsid w:val="00524F12"/>
    <w:rsid w:val="0052585A"/>
    <w:rsid w:val="00525B87"/>
    <w:rsid w:val="005264A5"/>
    <w:rsid w:val="0052692F"/>
    <w:rsid w:val="00526C58"/>
    <w:rsid w:val="00527E43"/>
    <w:rsid w:val="00532384"/>
    <w:rsid w:val="005326B5"/>
    <w:rsid w:val="00533276"/>
    <w:rsid w:val="005336F2"/>
    <w:rsid w:val="0053488B"/>
    <w:rsid w:val="00534D32"/>
    <w:rsid w:val="00534FE7"/>
    <w:rsid w:val="005356D0"/>
    <w:rsid w:val="00535910"/>
    <w:rsid w:val="00536D57"/>
    <w:rsid w:val="00537353"/>
    <w:rsid w:val="0053794D"/>
    <w:rsid w:val="00540929"/>
    <w:rsid w:val="005409C5"/>
    <w:rsid w:val="00540B51"/>
    <w:rsid w:val="00540FDC"/>
    <w:rsid w:val="005411A5"/>
    <w:rsid w:val="00542695"/>
    <w:rsid w:val="00546580"/>
    <w:rsid w:val="00546817"/>
    <w:rsid w:val="005476F2"/>
    <w:rsid w:val="00547967"/>
    <w:rsid w:val="00547E3F"/>
    <w:rsid w:val="00547EFE"/>
    <w:rsid w:val="005509C5"/>
    <w:rsid w:val="00550ACA"/>
    <w:rsid w:val="00550C8A"/>
    <w:rsid w:val="005517DA"/>
    <w:rsid w:val="00551ECC"/>
    <w:rsid w:val="00552350"/>
    <w:rsid w:val="00552482"/>
    <w:rsid w:val="00553CB2"/>
    <w:rsid w:val="005541B1"/>
    <w:rsid w:val="00555332"/>
    <w:rsid w:val="00555F28"/>
    <w:rsid w:val="005563D2"/>
    <w:rsid w:val="005568A2"/>
    <w:rsid w:val="00556F96"/>
    <w:rsid w:val="005575B7"/>
    <w:rsid w:val="00557EAC"/>
    <w:rsid w:val="00560366"/>
    <w:rsid w:val="005608E5"/>
    <w:rsid w:val="00560AF3"/>
    <w:rsid w:val="00561053"/>
    <w:rsid w:val="00562593"/>
    <w:rsid w:val="00562A46"/>
    <w:rsid w:val="00562C32"/>
    <w:rsid w:val="00562EFE"/>
    <w:rsid w:val="00563A38"/>
    <w:rsid w:val="00564CCC"/>
    <w:rsid w:val="0056549A"/>
    <w:rsid w:val="00565C64"/>
    <w:rsid w:val="0056602D"/>
    <w:rsid w:val="00566C50"/>
    <w:rsid w:val="00566F3F"/>
    <w:rsid w:val="00566F7F"/>
    <w:rsid w:val="00567886"/>
    <w:rsid w:val="00567910"/>
    <w:rsid w:val="005704EB"/>
    <w:rsid w:val="0057074D"/>
    <w:rsid w:val="00572B9A"/>
    <w:rsid w:val="0057353C"/>
    <w:rsid w:val="00573A8A"/>
    <w:rsid w:val="00573AFA"/>
    <w:rsid w:val="00573B3E"/>
    <w:rsid w:val="005743B3"/>
    <w:rsid w:val="005743EA"/>
    <w:rsid w:val="00574515"/>
    <w:rsid w:val="00574DBB"/>
    <w:rsid w:val="00575883"/>
    <w:rsid w:val="00576FCD"/>
    <w:rsid w:val="0057728D"/>
    <w:rsid w:val="0058039B"/>
    <w:rsid w:val="00580435"/>
    <w:rsid w:val="00580C6E"/>
    <w:rsid w:val="005810D5"/>
    <w:rsid w:val="00581FF0"/>
    <w:rsid w:val="0058282B"/>
    <w:rsid w:val="00582840"/>
    <w:rsid w:val="005830DE"/>
    <w:rsid w:val="00583612"/>
    <w:rsid w:val="00583BDC"/>
    <w:rsid w:val="00585DF9"/>
    <w:rsid w:val="00585E9A"/>
    <w:rsid w:val="005863F8"/>
    <w:rsid w:val="0058748F"/>
    <w:rsid w:val="005875F7"/>
    <w:rsid w:val="005928DB"/>
    <w:rsid w:val="00592F73"/>
    <w:rsid w:val="0059380C"/>
    <w:rsid w:val="00593876"/>
    <w:rsid w:val="00593C1A"/>
    <w:rsid w:val="00593FDD"/>
    <w:rsid w:val="005942BA"/>
    <w:rsid w:val="00594BAD"/>
    <w:rsid w:val="00595E79"/>
    <w:rsid w:val="00595F49"/>
    <w:rsid w:val="0059602A"/>
    <w:rsid w:val="005960F3"/>
    <w:rsid w:val="005965FA"/>
    <w:rsid w:val="00596885"/>
    <w:rsid w:val="00596A41"/>
    <w:rsid w:val="00596E48"/>
    <w:rsid w:val="005A0B27"/>
    <w:rsid w:val="005A0F88"/>
    <w:rsid w:val="005A1C82"/>
    <w:rsid w:val="005A20BA"/>
    <w:rsid w:val="005A2109"/>
    <w:rsid w:val="005A2D9C"/>
    <w:rsid w:val="005A31C7"/>
    <w:rsid w:val="005A3748"/>
    <w:rsid w:val="005A3F95"/>
    <w:rsid w:val="005A450C"/>
    <w:rsid w:val="005A53E1"/>
    <w:rsid w:val="005A6BBF"/>
    <w:rsid w:val="005A6CC6"/>
    <w:rsid w:val="005A7A28"/>
    <w:rsid w:val="005B0422"/>
    <w:rsid w:val="005B048F"/>
    <w:rsid w:val="005B0BBA"/>
    <w:rsid w:val="005B0E7C"/>
    <w:rsid w:val="005B0F65"/>
    <w:rsid w:val="005B1820"/>
    <w:rsid w:val="005B1B16"/>
    <w:rsid w:val="005B22FA"/>
    <w:rsid w:val="005B263B"/>
    <w:rsid w:val="005B2921"/>
    <w:rsid w:val="005B2ABD"/>
    <w:rsid w:val="005B552C"/>
    <w:rsid w:val="005B5EF7"/>
    <w:rsid w:val="005B6205"/>
    <w:rsid w:val="005B7F73"/>
    <w:rsid w:val="005C0571"/>
    <w:rsid w:val="005C0917"/>
    <w:rsid w:val="005C0BFF"/>
    <w:rsid w:val="005C1062"/>
    <w:rsid w:val="005C1213"/>
    <w:rsid w:val="005C12D9"/>
    <w:rsid w:val="005C2018"/>
    <w:rsid w:val="005C34EA"/>
    <w:rsid w:val="005C3762"/>
    <w:rsid w:val="005C3891"/>
    <w:rsid w:val="005C3965"/>
    <w:rsid w:val="005C3A11"/>
    <w:rsid w:val="005C3A8C"/>
    <w:rsid w:val="005C40EC"/>
    <w:rsid w:val="005C4159"/>
    <w:rsid w:val="005C42CC"/>
    <w:rsid w:val="005C4440"/>
    <w:rsid w:val="005C4620"/>
    <w:rsid w:val="005C4624"/>
    <w:rsid w:val="005C467B"/>
    <w:rsid w:val="005C569D"/>
    <w:rsid w:val="005C5ECB"/>
    <w:rsid w:val="005C765C"/>
    <w:rsid w:val="005D07A2"/>
    <w:rsid w:val="005D0DC4"/>
    <w:rsid w:val="005D1B8F"/>
    <w:rsid w:val="005D4CCF"/>
    <w:rsid w:val="005D54F3"/>
    <w:rsid w:val="005D5882"/>
    <w:rsid w:val="005D58AD"/>
    <w:rsid w:val="005D59EE"/>
    <w:rsid w:val="005D5DB8"/>
    <w:rsid w:val="005D6030"/>
    <w:rsid w:val="005D6373"/>
    <w:rsid w:val="005D69EA"/>
    <w:rsid w:val="005D6AD8"/>
    <w:rsid w:val="005D7279"/>
    <w:rsid w:val="005D7C33"/>
    <w:rsid w:val="005D7D00"/>
    <w:rsid w:val="005E02F1"/>
    <w:rsid w:val="005E074E"/>
    <w:rsid w:val="005E137D"/>
    <w:rsid w:val="005E1605"/>
    <w:rsid w:val="005E26FC"/>
    <w:rsid w:val="005E33F9"/>
    <w:rsid w:val="005E38C6"/>
    <w:rsid w:val="005E39F7"/>
    <w:rsid w:val="005E3BDD"/>
    <w:rsid w:val="005E3F74"/>
    <w:rsid w:val="005E4077"/>
    <w:rsid w:val="005E429C"/>
    <w:rsid w:val="005E44C2"/>
    <w:rsid w:val="005E5170"/>
    <w:rsid w:val="005E5BAE"/>
    <w:rsid w:val="005E71DE"/>
    <w:rsid w:val="005E7504"/>
    <w:rsid w:val="005F02D1"/>
    <w:rsid w:val="005F1296"/>
    <w:rsid w:val="005F207A"/>
    <w:rsid w:val="005F2464"/>
    <w:rsid w:val="005F316C"/>
    <w:rsid w:val="005F3264"/>
    <w:rsid w:val="005F3328"/>
    <w:rsid w:val="005F3A00"/>
    <w:rsid w:val="005F3DAF"/>
    <w:rsid w:val="005F421B"/>
    <w:rsid w:val="005F43C5"/>
    <w:rsid w:val="005F4B90"/>
    <w:rsid w:val="005F4EE1"/>
    <w:rsid w:val="005F501A"/>
    <w:rsid w:val="005F5810"/>
    <w:rsid w:val="005F5A28"/>
    <w:rsid w:val="005F66E0"/>
    <w:rsid w:val="005F6715"/>
    <w:rsid w:val="005F6FAC"/>
    <w:rsid w:val="005F7441"/>
    <w:rsid w:val="005F74F8"/>
    <w:rsid w:val="005F7E6C"/>
    <w:rsid w:val="00600526"/>
    <w:rsid w:val="00601143"/>
    <w:rsid w:val="0060250B"/>
    <w:rsid w:val="0060445F"/>
    <w:rsid w:val="0060461A"/>
    <w:rsid w:val="00604888"/>
    <w:rsid w:val="00605043"/>
    <w:rsid w:val="006055E3"/>
    <w:rsid w:val="00606589"/>
    <w:rsid w:val="006069F8"/>
    <w:rsid w:val="00606CFE"/>
    <w:rsid w:val="00606D4B"/>
    <w:rsid w:val="00606DED"/>
    <w:rsid w:val="00607508"/>
    <w:rsid w:val="006078CF"/>
    <w:rsid w:val="00610BEE"/>
    <w:rsid w:val="00611282"/>
    <w:rsid w:val="00612181"/>
    <w:rsid w:val="00612AF8"/>
    <w:rsid w:val="0061370C"/>
    <w:rsid w:val="00613C79"/>
    <w:rsid w:val="00614050"/>
    <w:rsid w:val="00614735"/>
    <w:rsid w:val="00615D37"/>
    <w:rsid w:val="00615D85"/>
    <w:rsid w:val="00615DD8"/>
    <w:rsid w:val="006169B6"/>
    <w:rsid w:val="00616A7E"/>
    <w:rsid w:val="00616FE0"/>
    <w:rsid w:val="006177F2"/>
    <w:rsid w:val="0062162D"/>
    <w:rsid w:val="006219CE"/>
    <w:rsid w:val="00621A4B"/>
    <w:rsid w:val="00622B76"/>
    <w:rsid w:val="00624B6B"/>
    <w:rsid w:val="00625FAF"/>
    <w:rsid w:val="0062615A"/>
    <w:rsid w:val="006264F3"/>
    <w:rsid w:val="00626591"/>
    <w:rsid w:val="006267FA"/>
    <w:rsid w:val="0062738D"/>
    <w:rsid w:val="006274ED"/>
    <w:rsid w:val="00630706"/>
    <w:rsid w:val="00630B1C"/>
    <w:rsid w:val="00630B57"/>
    <w:rsid w:val="0063146B"/>
    <w:rsid w:val="00631564"/>
    <w:rsid w:val="00631B85"/>
    <w:rsid w:val="00632E30"/>
    <w:rsid w:val="006332C2"/>
    <w:rsid w:val="00633375"/>
    <w:rsid w:val="00633E2A"/>
    <w:rsid w:val="00633F09"/>
    <w:rsid w:val="006342FA"/>
    <w:rsid w:val="00634318"/>
    <w:rsid w:val="0063521B"/>
    <w:rsid w:val="0063581E"/>
    <w:rsid w:val="0063582E"/>
    <w:rsid w:val="00635A26"/>
    <w:rsid w:val="0063699E"/>
    <w:rsid w:val="00637465"/>
    <w:rsid w:val="00641619"/>
    <w:rsid w:val="00641EDE"/>
    <w:rsid w:val="00641F28"/>
    <w:rsid w:val="00642310"/>
    <w:rsid w:val="00642522"/>
    <w:rsid w:val="00642CC6"/>
    <w:rsid w:val="00642F63"/>
    <w:rsid w:val="0064428F"/>
    <w:rsid w:val="0064434D"/>
    <w:rsid w:val="00645AA4"/>
    <w:rsid w:val="00646331"/>
    <w:rsid w:val="006466D7"/>
    <w:rsid w:val="006466FA"/>
    <w:rsid w:val="006468F9"/>
    <w:rsid w:val="006470F8"/>
    <w:rsid w:val="00647124"/>
    <w:rsid w:val="006476C2"/>
    <w:rsid w:val="00647714"/>
    <w:rsid w:val="00647EB2"/>
    <w:rsid w:val="00651060"/>
    <w:rsid w:val="006515B8"/>
    <w:rsid w:val="0065169F"/>
    <w:rsid w:val="006530C7"/>
    <w:rsid w:val="00653FCA"/>
    <w:rsid w:val="00655744"/>
    <w:rsid w:val="00655B81"/>
    <w:rsid w:val="006573C7"/>
    <w:rsid w:val="00660272"/>
    <w:rsid w:val="006603B0"/>
    <w:rsid w:val="006604E9"/>
    <w:rsid w:val="006605CC"/>
    <w:rsid w:val="00660FB7"/>
    <w:rsid w:val="006612B2"/>
    <w:rsid w:val="00661681"/>
    <w:rsid w:val="00661EA8"/>
    <w:rsid w:val="006636F0"/>
    <w:rsid w:val="00663EB8"/>
    <w:rsid w:val="00664772"/>
    <w:rsid w:val="00664B68"/>
    <w:rsid w:val="00664FA3"/>
    <w:rsid w:val="006650F3"/>
    <w:rsid w:val="00665D1D"/>
    <w:rsid w:val="0066788F"/>
    <w:rsid w:val="006678E9"/>
    <w:rsid w:val="0067010E"/>
    <w:rsid w:val="0067034F"/>
    <w:rsid w:val="00670A3A"/>
    <w:rsid w:val="00670CA4"/>
    <w:rsid w:val="006725B9"/>
    <w:rsid w:val="006755B9"/>
    <w:rsid w:val="00675DFF"/>
    <w:rsid w:val="00675F0D"/>
    <w:rsid w:val="006763C5"/>
    <w:rsid w:val="006778E1"/>
    <w:rsid w:val="00680307"/>
    <w:rsid w:val="00680B84"/>
    <w:rsid w:val="00680D11"/>
    <w:rsid w:val="0068131E"/>
    <w:rsid w:val="00682351"/>
    <w:rsid w:val="00682B6A"/>
    <w:rsid w:val="0068346C"/>
    <w:rsid w:val="00683E5D"/>
    <w:rsid w:val="006840A4"/>
    <w:rsid w:val="0068487E"/>
    <w:rsid w:val="00684EEF"/>
    <w:rsid w:val="006853D5"/>
    <w:rsid w:val="00685F4B"/>
    <w:rsid w:val="00686370"/>
    <w:rsid w:val="006864D3"/>
    <w:rsid w:val="0068688D"/>
    <w:rsid w:val="006868ED"/>
    <w:rsid w:val="00686FD8"/>
    <w:rsid w:val="006874DD"/>
    <w:rsid w:val="00687D24"/>
    <w:rsid w:val="0069038E"/>
    <w:rsid w:val="00690846"/>
    <w:rsid w:val="00691559"/>
    <w:rsid w:val="00691EDE"/>
    <w:rsid w:val="006926E2"/>
    <w:rsid w:val="00692A03"/>
    <w:rsid w:val="00695742"/>
    <w:rsid w:val="00695C70"/>
    <w:rsid w:val="006963C9"/>
    <w:rsid w:val="006965CB"/>
    <w:rsid w:val="00696CD7"/>
    <w:rsid w:val="00696D5C"/>
    <w:rsid w:val="006979A7"/>
    <w:rsid w:val="006A04B6"/>
    <w:rsid w:val="006A0EC1"/>
    <w:rsid w:val="006A12B6"/>
    <w:rsid w:val="006A1D68"/>
    <w:rsid w:val="006A2320"/>
    <w:rsid w:val="006A2321"/>
    <w:rsid w:val="006A26D7"/>
    <w:rsid w:val="006A57F2"/>
    <w:rsid w:val="006A6581"/>
    <w:rsid w:val="006A6E14"/>
    <w:rsid w:val="006A700B"/>
    <w:rsid w:val="006B0CD4"/>
    <w:rsid w:val="006B125B"/>
    <w:rsid w:val="006B1641"/>
    <w:rsid w:val="006B173E"/>
    <w:rsid w:val="006B1905"/>
    <w:rsid w:val="006B1DFB"/>
    <w:rsid w:val="006B2EA9"/>
    <w:rsid w:val="006B2F9D"/>
    <w:rsid w:val="006B33F1"/>
    <w:rsid w:val="006B37B5"/>
    <w:rsid w:val="006B446D"/>
    <w:rsid w:val="006B4724"/>
    <w:rsid w:val="006B4A40"/>
    <w:rsid w:val="006B4B41"/>
    <w:rsid w:val="006B57B0"/>
    <w:rsid w:val="006B6DDF"/>
    <w:rsid w:val="006B6E73"/>
    <w:rsid w:val="006B72AA"/>
    <w:rsid w:val="006B7E8C"/>
    <w:rsid w:val="006C0777"/>
    <w:rsid w:val="006C0D52"/>
    <w:rsid w:val="006C0E3A"/>
    <w:rsid w:val="006C14C8"/>
    <w:rsid w:val="006C181F"/>
    <w:rsid w:val="006C2331"/>
    <w:rsid w:val="006C2722"/>
    <w:rsid w:val="006C4220"/>
    <w:rsid w:val="006C4483"/>
    <w:rsid w:val="006C4EBD"/>
    <w:rsid w:val="006C515C"/>
    <w:rsid w:val="006C59C4"/>
    <w:rsid w:val="006C5ED6"/>
    <w:rsid w:val="006C5F63"/>
    <w:rsid w:val="006C60BC"/>
    <w:rsid w:val="006C7C86"/>
    <w:rsid w:val="006D0284"/>
    <w:rsid w:val="006D33F3"/>
    <w:rsid w:val="006D44D8"/>
    <w:rsid w:val="006D4EF7"/>
    <w:rsid w:val="006D5E06"/>
    <w:rsid w:val="006D5FBA"/>
    <w:rsid w:val="006E07C2"/>
    <w:rsid w:val="006E1423"/>
    <w:rsid w:val="006E18CA"/>
    <w:rsid w:val="006E1AC6"/>
    <w:rsid w:val="006E200E"/>
    <w:rsid w:val="006E20F8"/>
    <w:rsid w:val="006E2A84"/>
    <w:rsid w:val="006E2F70"/>
    <w:rsid w:val="006E4489"/>
    <w:rsid w:val="006E4A2F"/>
    <w:rsid w:val="006E69F3"/>
    <w:rsid w:val="006E74AA"/>
    <w:rsid w:val="006F2511"/>
    <w:rsid w:val="006F276C"/>
    <w:rsid w:val="006F277E"/>
    <w:rsid w:val="006F2A58"/>
    <w:rsid w:val="006F2B56"/>
    <w:rsid w:val="006F2BB1"/>
    <w:rsid w:val="006F2CCB"/>
    <w:rsid w:val="006F32AE"/>
    <w:rsid w:val="006F375A"/>
    <w:rsid w:val="006F3982"/>
    <w:rsid w:val="006F4196"/>
    <w:rsid w:val="006F46A3"/>
    <w:rsid w:val="006F5465"/>
    <w:rsid w:val="006F56E3"/>
    <w:rsid w:val="00700527"/>
    <w:rsid w:val="00701766"/>
    <w:rsid w:val="007017B4"/>
    <w:rsid w:val="00702DCC"/>
    <w:rsid w:val="00702FEA"/>
    <w:rsid w:val="007035A4"/>
    <w:rsid w:val="007047BB"/>
    <w:rsid w:val="007047D7"/>
    <w:rsid w:val="00704E3D"/>
    <w:rsid w:val="00705075"/>
    <w:rsid w:val="007053A0"/>
    <w:rsid w:val="007073FA"/>
    <w:rsid w:val="00707F25"/>
    <w:rsid w:val="00710112"/>
    <w:rsid w:val="007108EC"/>
    <w:rsid w:val="00710B16"/>
    <w:rsid w:val="00710C1A"/>
    <w:rsid w:val="00712B60"/>
    <w:rsid w:val="00714399"/>
    <w:rsid w:val="007146FE"/>
    <w:rsid w:val="0071476B"/>
    <w:rsid w:val="00714DB7"/>
    <w:rsid w:val="00714E63"/>
    <w:rsid w:val="00715951"/>
    <w:rsid w:val="00715AB1"/>
    <w:rsid w:val="00715E84"/>
    <w:rsid w:val="00716DCE"/>
    <w:rsid w:val="007170A3"/>
    <w:rsid w:val="00720732"/>
    <w:rsid w:val="00720EF4"/>
    <w:rsid w:val="007215A7"/>
    <w:rsid w:val="00721C01"/>
    <w:rsid w:val="0072209B"/>
    <w:rsid w:val="007235C3"/>
    <w:rsid w:val="007241B3"/>
    <w:rsid w:val="007243AD"/>
    <w:rsid w:val="007254D2"/>
    <w:rsid w:val="0072623F"/>
    <w:rsid w:val="007264CB"/>
    <w:rsid w:val="00726A0E"/>
    <w:rsid w:val="00726D38"/>
    <w:rsid w:val="00730052"/>
    <w:rsid w:val="00730100"/>
    <w:rsid w:val="007304FE"/>
    <w:rsid w:val="00730963"/>
    <w:rsid w:val="00730B94"/>
    <w:rsid w:val="00730C0B"/>
    <w:rsid w:val="0073251F"/>
    <w:rsid w:val="00732B85"/>
    <w:rsid w:val="0073318A"/>
    <w:rsid w:val="0073338D"/>
    <w:rsid w:val="00733782"/>
    <w:rsid w:val="0073482C"/>
    <w:rsid w:val="00734FE4"/>
    <w:rsid w:val="0073598D"/>
    <w:rsid w:val="00735DB2"/>
    <w:rsid w:val="00735F05"/>
    <w:rsid w:val="00736F89"/>
    <w:rsid w:val="0073762F"/>
    <w:rsid w:val="007400B6"/>
    <w:rsid w:val="00740152"/>
    <w:rsid w:val="00740454"/>
    <w:rsid w:val="00740B12"/>
    <w:rsid w:val="00740EA5"/>
    <w:rsid w:val="00741FD2"/>
    <w:rsid w:val="00742300"/>
    <w:rsid w:val="00742365"/>
    <w:rsid w:val="0074260C"/>
    <w:rsid w:val="00742DBE"/>
    <w:rsid w:val="0074327A"/>
    <w:rsid w:val="00743E4C"/>
    <w:rsid w:val="0074437C"/>
    <w:rsid w:val="00745DC2"/>
    <w:rsid w:val="00746355"/>
    <w:rsid w:val="00750402"/>
    <w:rsid w:val="007505B1"/>
    <w:rsid w:val="00751269"/>
    <w:rsid w:val="00751686"/>
    <w:rsid w:val="00751E09"/>
    <w:rsid w:val="00752F5C"/>
    <w:rsid w:val="00753DE8"/>
    <w:rsid w:val="007559D9"/>
    <w:rsid w:val="007560DC"/>
    <w:rsid w:val="007606E1"/>
    <w:rsid w:val="00760CD2"/>
    <w:rsid w:val="00760CDE"/>
    <w:rsid w:val="00761494"/>
    <w:rsid w:val="0076309A"/>
    <w:rsid w:val="0076327F"/>
    <w:rsid w:val="00764326"/>
    <w:rsid w:val="0076467C"/>
    <w:rsid w:val="0076539D"/>
    <w:rsid w:val="00765FEA"/>
    <w:rsid w:val="0076606D"/>
    <w:rsid w:val="007665C0"/>
    <w:rsid w:val="00766C76"/>
    <w:rsid w:val="00767289"/>
    <w:rsid w:val="007674C9"/>
    <w:rsid w:val="00767BD9"/>
    <w:rsid w:val="00770AD1"/>
    <w:rsid w:val="00771296"/>
    <w:rsid w:val="00773E06"/>
    <w:rsid w:val="007744E5"/>
    <w:rsid w:val="0077457A"/>
    <w:rsid w:val="00775579"/>
    <w:rsid w:val="00776C6C"/>
    <w:rsid w:val="007774CB"/>
    <w:rsid w:val="00780C2D"/>
    <w:rsid w:val="00781038"/>
    <w:rsid w:val="00781A4B"/>
    <w:rsid w:val="0078231E"/>
    <w:rsid w:val="00782B7B"/>
    <w:rsid w:val="00782CA4"/>
    <w:rsid w:val="007850C7"/>
    <w:rsid w:val="00785460"/>
    <w:rsid w:val="00785C5E"/>
    <w:rsid w:val="007861A8"/>
    <w:rsid w:val="007866AC"/>
    <w:rsid w:val="00786A33"/>
    <w:rsid w:val="00790A39"/>
    <w:rsid w:val="00790AAA"/>
    <w:rsid w:val="00790C04"/>
    <w:rsid w:val="00791945"/>
    <w:rsid w:val="00792363"/>
    <w:rsid w:val="007926EB"/>
    <w:rsid w:val="00792E8C"/>
    <w:rsid w:val="00793A7C"/>
    <w:rsid w:val="00793A97"/>
    <w:rsid w:val="00793D97"/>
    <w:rsid w:val="007949FB"/>
    <w:rsid w:val="00794BC4"/>
    <w:rsid w:val="00794CA7"/>
    <w:rsid w:val="00796850"/>
    <w:rsid w:val="007970B6"/>
    <w:rsid w:val="007975C7"/>
    <w:rsid w:val="00797C96"/>
    <w:rsid w:val="00797EDA"/>
    <w:rsid w:val="007A03FF"/>
    <w:rsid w:val="007A12E9"/>
    <w:rsid w:val="007A1363"/>
    <w:rsid w:val="007A1FC7"/>
    <w:rsid w:val="007A31E8"/>
    <w:rsid w:val="007A3B90"/>
    <w:rsid w:val="007A4217"/>
    <w:rsid w:val="007A4AF0"/>
    <w:rsid w:val="007A4D10"/>
    <w:rsid w:val="007A4FB5"/>
    <w:rsid w:val="007A592D"/>
    <w:rsid w:val="007A6579"/>
    <w:rsid w:val="007A69A2"/>
    <w:rsid w:val="007A69D8"/>
    <w:rsid w:val="007A6D99"/>
    <w:rsid w:val="007A6EBC"/>
    <w:rsid w:val="007B0189"/>
    <w:rsid w:val="007B16B9"/>
    <w:rsid w:val="007B18A8"/>
    <w:rsid w:val="007B1F85"/>
    <w:rsid w:val="007B440F"/>
    <w:rsid w:val="007B5528"/>
    <w:rsid w:val="007B5EEB"/>
    <w:rsid w:val="007B5F0C"/>
    <w:rsid w:val="007B5F81"/>
    <w:rsid w:val="007B705C"/>
    <w:rsid w:val="007C113E"/>
    <w:rsid w:val="007C1613"/>
    <w:rsid w:val="007C25D4"/>
    <w:rsid w:val="007C2868"/>
    <w:rsid w:val="007C2C3D"/>
    <w:rsid w:val="007C3BBB"/>
    <w:rsid w:val="007C4391"/>
    <w:rsid w:val="007C6D83"/>
    <w:rsid w:val="007C6E3C"/>
    <w:rsid w:val="007C70F7"/>
    <w:rsid w:val="007C72FC"/>
    <w:rsid w:val="007D0409"/>
    <w:rsid w:val="007D060B"/>
    <w:rsid w:val="007D0DB0"/>
    <w:rsid w:val="007D11FE"/>
    <w:rsid w:val="007D1A7D"/>
    <w:rsid w:val="007D26E9"/>
    <w:rsid w:val="007D2909"/>
    <w:rsid w:val="007D2BE0"/>
    <w:rsid w:val="007D334D"/>
    <w:rsid w:val="007D36A9"/>
    <w:rsid w:val="007D36AD"/>
    <w:rsid w:val="007D3C9C"/>
    <w:rsid w:val="007D3F51"/>
    <w:rsid w:val="007D43C5"/>
    <w:rsid w:val="007D44EC"/>
    <w:rsid w:val="007D4DC5"/>
    <w:rsid w:val="007D56A8"/>
    <w:rsid w:val="007D61F8"/>
    <w:rsid w:val="007D633B"/>
    <w:rsid w:val="007D6594"/>
    <w:rsid w:val="007D66C9"/>
    <w:rsid w:val="007D6F49"/>
    <w:rsid w:val="007D7B36"/>
    <w:rsid w:val="007E05C3"/>
    <w:rsid w:val="007E0EE4"/>
    <w:rsid w:val="007E1051"/>
    <w:rsid w:val="007E10A0"/>
    <w:rsid w:val="007E16B4"/>
    <w:rsid w:val="007E16D3"/>
    <w:rsid w:val="007E1923"/>
    <w:rsid w:val="007E1DA2"/>
    <w:rsid w:val="007E1E09"/>
    <w:rsid w:val="007E222F"/>
    <w:rsid w:val="007E2A95"/>
    <w:rsid w:val="007E2AF0"/>
    <w:rsid w:val="007E2C04"/>
    <w:rsid w:val="007E2ECB"/>
    <w:rsid w:val="007E312F"/>
    <w:rsid w:val="007E3238"/>
    <w:rsid w:val="007E3592"/>
    <w:rsid w:val="007E3B8D"/>
    <w:rsid w:val="007E3D46"/>
    <w:rsid w:val="007E714B"/>
    <w:rsid w:val="007E7640"/>
    <w:rsid w:val="007E7DA2"/>
    <w:rsid w:val="007E7E28"/>
    <w:rsid w:val="007F0A42"/>
    <w:rsid w:val="007F27E6"/>
    <w:rsid w:val="007F34B0"/>
    <w:rsid w:val="007F396A"/>
    <w:rsid w:val="007F3CB6"/>
    <w:rsid w:val="007F46A5"/>
    <w:rsid w:val="007F54FE"/>
    <w:rsid w:val="007F5859"/>
    <w:rsid w:val="007F66C1"/>
    <w:rsid w:val="007F6712"/>
    <w:rsid w:val="007F70EE"/>
    <w:rsid w:val="007F7589"/>
    <w:rsid w:val="00800B3A"/>
    <w:rsid w:val="00802160"/>
    <w:rsid w:val="00803A9C"/>
    <w:rsid w:val="008045B9"/>
    <w:rsid w:val="00804A7C"/>
    <w:rsid w:val="00804D18"/>
    <w:rsid w:val="00804EA1"/>
    <w:rsid w:val="00806518"/>
    <w:rsid w:val="0080784B"/>
    <w:rsid w:val="00807CD2"/>
    <w:rsid w:val="00807ED4"/>
    <w:rsid w:val="00810D0A"/>
    <w:rsid w:val="008112BA"/>
    <w:rsid w:val="00811478"/>
    <w:rsid w:val="00811F1E"/>
    <w:rsid w:val="00811FA1"/>
    <w:rsid w:val="0081251E"/>
    <w:rsid w:val="00812A56"/>
    <w:rsid w:val="008134C6"/>
    <w:rsid w:val="00813CF0"/>
    <w:rsid w:val="00813F15"/>
    <w:rsid w:val="00813FE5"/>
    <w:rsid w:val="00813FE8"/>
    <w:rsid w:val="00815053"/>
    <w:rsid w:val="0081521E"/>
    <w:rsid w:val="008161D3"/>
    <w:rsid w:val="00816B03"/>
    <w:rsid w:val="00817330"/>
    <w:rsid w:val="00817B73"/>
    <w:rsid w:val="00817BB6"/>
    <w:rsid w:val="00817F24"/>
    <w:rsid w:val="0082051A"/>
    <w:rsid w:val="008207C8"/>
    <w:rsid w:val="00820C09"/>
    <w:rsid w:val="008217DD"/>
    <w:rsid w:val="0082211A"/>
    <w:rsid w:val="00822C03"/>
    <w:rsid w:val="00823829"/>
    <w:rsid w:val="00823FA8"/>
    <w:rsid w:val="008252D2"/>
    <w:rsid w:val="00826324"/>
    <w:rsid w:val="008263DB"/>
    <w:rsid w:val="00826B21"/>
    <w:rsid w:val="00827BA7"/>
    <w:rsid w:val="0083054F"/>
    <w:rsid w:val="00830DD3"/>
    <w:rsid w:val="008312B9"/>
    <w:rsid w:val="008315C7"/>
    <w:rsid w:val="00832B4F"/>
    <w:rsid w:val="00832E83"/>
    <w:rsid w:val="008339CD"/>
    <w:rsid w:val="00833BCD"/>
    <w:rsid w:val="00833D59"/>
    <w:rsid w:val="0083421F"/>
    <w:rsid w:val="00834AC3"/>
    <w:rsid w:val="00834C20"/>
    <w:rsid w:val="0083570F"/>
    <w:rsid w:val="0083594F"/>
    <w:rsid w:val="0083691B"/>
    <w:rsid w:val="00837242"/>
    <w:rsid w:val="00837442"/>
    <w:rsid w:val="0084235B"/>
    <w:rsid w:val="008427EB"/>
    <w:rsid w:val="00842955"/>
    <w:rsid w:val="00842F2D"/>
    <w:rsid w:val="0084372C"/>
    <w:rsid w:val="00844037"/>
    <w:rsid w:val="00844C9B"/>
    <w:rsid w:val="00845730"/>
    <w:rsid w:val="0084586B"/>
    <w:rsid w:val="008464D8"/>
    <w:rsid w:val="00846748"/>
    <w:rsid w:val="00846EBB"/>
    <w:rsid w:val="00847464"/>
    <w:rsid w:val="008478F0"/>
    <w:rsid w:val="00847BB5"/>
    <w:rsid w:val="00847F00"/>
    <w:rsid w:val="008503F1"/>
    <w:rsid w:val="00850E3E"/>
    <w:rsid w:val="00855124"/>
    <w:rsid w:val="0085541C"/>
    <w:rsid w:val="00855593"/>
    <w:rsid w:val="008559CC"/>
    <w:rsid w:val="00855BB6"/>
    <w:rsid w:val="00855EE9"/>
    <w:rsid w:val="008606BA"/>
    <w:rsid w:val="00861111"/>
    <w:rsid w:val="00861735"/>
    <w:rsid w:val="00861885"/>
    <w:rsid w:val="00861ECC"/>
    <w:rsid w:val="008625A6"/>
    <w:rsid w:val="008632B2"/>
    <w:rsid w:val="00863738"/>
    <w:rsid w:val="0086377B"/>
    <w:rsid w:val="008637F5"/>
    <w:rsid w:val="0086398A"/>
    <w:rsid w:val="0086399D"/>
    <w:rsid w:val="008640AF"/>
    <w:rsid w:val="00864591"/>
    <w:rsid w:val="00865ACA"/>
    <w:rsid w:val="00866300"/>
    <w:rsid w:val="0086648B"/>
    <w:rsid w:val="00867095"/>
    <w:rsid w:val="00867790"/>
    <w:rsid w:val="008677F0"/>
    <w:rsid w:val="0086788E"/>
    <w:rsid w:val="008702D3"/>
    <w:rsid w:val="008713E8"/>
    <w:rsid w:val="008716D1"/>
    <w:rsid w:val="00871BEB"/>
    <w:rsid w:val="00871D6A"/>
    <w:rsid w:val="00871FD3"/>
    <w:rsid w:val="00873444"/>
    <w:rsid w:val="00873997"/>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3AD"/>
    <w:rsid w:val="0088346C"/>
    <w:rsid w:val="008835D6"/>
    <w:rsid w:val="00883B02"/>
    <w:rsid w:val="00884013"/>
    <w:rsid w:val="00884DC6"/>
    <w:rsid w:val="00884F15"/>
    <w:rsid w:val="00884F71"/>
    <w:rsid w:val="00885EB1"/>
    <w:rsid w:val="00886B49"/>
    <w:rsid w:val="00886DD6"/>
    <w:rsid w:val="0088750A"/>
    <w:rsid w:val="00890177"/>
    <w:rsid w:val="00890191"/>
    <w:rsid w:val="00890DBB"/>
    <w:rsid w:val="00891C83"/>
    <w:rsid w:val="00891E0B"/>
    <w:rsid w:val="0089214A"/>
    <w:rsid w:val="008947EA"/>
    <w:rsid w:val="00894862"/>
    <w:rsid w:val="00894F6B"/>
    <w:rsid w:val="008950A8"/>
    <w:rsid w:val="008951B8"/>
    <w:rsid w:val="0089534C"/>
    <w:rsid w:val="008965B8"/>
    <w:rsid w:val="00896618"/>
    <w:rsid w:val="00897510"/>
    <w:rsid w:val="0089795F"/>
    <w:rsid w:val="00897F66"/>
    <w:rsid w:val="008A07D5"/>
    <w:rsid w:val="008A1745"/>
    <w:rsid w:val="008A1AC4"/>
    <w:rsid w:val="008A1E7C"/>
    <w:rsid w:val="008A288F"/>
    <w:rsid w:val="008A2A05"/>
    <w:rsid w:val="008A3AAB"/>
    <w:rsid w:val="008A4499"/>
    <w:rsid w:val="008A5946"/>
    <w:rsid w:val="008A5A63"/>
    <w:rsid w:val="008A5FBE"/>
    <w:rsid w:val="008A6788"/>
    <w:rsid w:val="008A67DE"/>
    <w:rsid w:val="008A6E02"/>
    <w:rsid w:val="008A7098"/>
    <w:rsid w:val="008A718B"/>
    <w:rsid w:val="008A7C36"/>
    <w:rsid w:val="008B07AC"/>
    <w:rsid w:val="008B1665"/>
    <w:rsid w:val="008B2909"/>
    <w:rsid w:val="008B2B96"/>
    <w:rsid w:val="008B2DD2"/>
    <w:rsid w:val="008B2F37"/>
    <w:rsid w:val="008B38CA"/>
    <w:rsid w:val="008B39AB"/>
    <w:rsid w:val="008B4357"/>
    <w:rsid w:val="008B4848"/>
    <w:rsid w:val="008B4968"/>
    <w:rsid w:val="008B4FC2"/>
    <w:rsid w:val="008B69A2"/>
    <w:rsid w:val="008C09E8"/>
    <w:rsid w:val="008C1E2D"/>
    <w:rsid w:val="008C22D3"/>
    <w:rsid w:val="008C25BC"/>
    <w:rsid w:val="008C2A1D"/>
    <w:rsid w:val="008C2C04"/>
    <w:rsid w:val="008C2DF0"/>
    <w:rsid w:val="008C34E8"/>
    <w:rsid w:val="008C4285"/>
    <w:rsid w:val="008C5E67"/>
    <w:rsid w:val="008C5F71"/>
    <w:rsid w:val="008C60D8"/>
    <w:rsid w:val="008C6989"/>
    <w:rsid w:val="008C6CF1"/>
    <w:rsid w:val="008C730C"/>
    <w:rsid w:val="008C765C"/>
    <w:rsid w:val="008C795F"/>
    <w:rsid w:val="008D0039"/>
    <w:rsid w:val="008D058E"/>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B9C"/>
    <w:rsid w:val="008E13F5"/>
    <w:rsid w:val="008E2993"/>
    <w:rsid w:val="008E2D3C"/>
    <w:rsid w:val="008E3372"/>
    <w:rsid w:val="008E37F0"/>
    <w:rsid w:val="008E4942"/>
    <w:rsid w:val="008E4ADB"/>
    <w:rsid w:val="008E4C8B"/>
    <w:rsid w:val="008E5145"/>
    <w:rsid w:val="008E602C"/>
    <w:rsid w:val="008E69D2"/>
    <w:rsid w:val="008E6A8D"/>
    <w:rsid w:val="008E7ED3"/>
    <w:rsid w:val="008F0E25"/>
    <w:rsid w:val="008F0F98"/>
    <w:rsid w:val="008F0FE5"/>
    <w:rsid w:val="008F176A"/>
    <w:rsid w:val="008F28E1"/>
    <w:rsid w:val="008F2C86"/>
    <w:rsid w:val="008F37CE"/>
    <w:rsid w:val="008F45C2"/>
    <w:rsid w:val="008F46E7"/>
    <w:rsid w:val="008F4BC8"/>
    <w:rsid w:val="008F5005"/>
    <w:rsid w:val="008F5384"/>
    <w:rsid w:val="008F5580"/>
    <w:rsid w:val="008F5771"/>
    <w:rsid w:val="008F5EFD"/>
    <w:rsid w:val="008F64C2"/>
    <w:rsid w:val="008F6FBB"/>
    <w:rsid w:val="008F7FB4"/>
    <w:rsid w:val="00900A2E"/>
    <w:rsid w:val="00900E60"/>
    <w:rsid w:val="0090100E"/>
    <w:rsid w:val="009011EE"/>
    <w:rsid w:val="0090158D"/>
    <w:rsid w:val="00901AB8"/>
    <w:rsid w:val="00902C7C"/>
    <w:rsid w:val="009035F0"/>
    <w:rsid w:val="00903778"/>
    <w:rsid w:val="0090396E"/>
    <w:rsid w:val="00904456"/>
    <w:rsid w:val="00905180"/>
    <w:rsid w:val="0090586E"/>
    <w:rsid w:val="00906A73"/>
    <w:rsid w:val="0090765F"/>
    <w:rsid w:val="0091004F"/>
    <w:rsid w:val="0091012C"/>
    <w:rsid w:val="00910174"/>
    <w:rsid w:val="00910369"/>
    <w:rsid w:val="00910CF9"/>
    <w:rsid w:val="00910F38"/>
    <w:rsid w:val="00911350"/>
    <w:rsid w:val="009113BE"/>
    <w:rsid w:val="00911544"/>
    <w:rsid w:val="00912BB9"/>
    <w:rsid w:val="00912F50"/>
    <w:rsid w:val="009132D0"/>
    <w:rsid w:val="009133C1"/>
    <w:rsid w:val="009136D4"/>
    <w:rsid w:val="00914103"/>
    <w:rsid w:val="00914968"/>
    <w:rsid w:val="00915106"/>
    <w:rsid w:val="009151F9"/>
    <w:rsid w:val="00916424"/>
    <w:rsid w:val="00916990"/>
    <w:rsid w:val="00916A94"/>
    <w:rsid w:val="00916E5A"/>
    <w:rsid w:val="009177DE"/>
    <w:rsid w:val="00920093"/>
    <w:rsid w:val="00920842"/>
    <w:rsid w:val="00921CD3"/>
    <w:rsid w:val="00921F4C"/>
    <w:rsid w:val="0092213F"/>
    <w:rsid w:val="00924CF6"/>
    <w:rsid w:val="00924F03"/>
    <w:rsid w:val="009253C4"/>
    <w:rsid w:val="00925837"/>
    <w:rsid w:val="009259A7"/>
    <w:rsid w:val="00925A9F"/>
    <w:rsid w:val="00925F47"/>
    <w:rsid w:val="009265CD"/>
    <w:rsid w:val="0092672A"/>
    <w:rsid w:val="00927307"/>
    <w:rsid w:val="00927865"/>
    <w:rsid w:val="00927AB7"/>
    <w:rsid w:val="00930386"/>
    <w:rsid w:val="009317E1"/>
    <w:rsid w:val="00933DD1"/>
    <w:rsid w:val="00933E33"/>
    <w:rsid w:val="00934A10"/>
    <w:rsid w:val="00934DE2"/>
    <w:rsid w:val="00934F41"/>
    <w:rsid w:val="00935401"/>
    <w:rsid w:val="0093598B"/>
    <w:rsid w:val="0093642E"/>
    <w:rsid w:val="009369E6"/>
    <w:rsid w:val="009379CF"/>
    <w:rsid w:val="00937D32"/>
    <w:rsid w:val="00937E79"/>
    <w:rsid w:val="009406B3"/>
    <w:rsid w:val="009427DF"/>
    <w:rsid w:val="00942DD3"/>
    <w:rsid w:val="00943BFE"/>
    <w:rsid w:val="00943F17"/>
    <w:rsid w:val="0094404F"/>
    <w:rsid w:val="00944376"/>
    <w:rsid w:val="00944616"/>
    <w:rsid w:val="00944911"/>
    <w:rsid w:val="00944986"/>
    <w:rsid w:val="00944A7F"/>
    <w:rsid w:val="00944BBF"/>
    <w:rsid w:val="00944E1F"/>
    <w:rsid w:val="00945E2A"/>
    <w:rsid w:val="009460BF"/>
    <w:rsid w:val="00947656"/>
    <w:rsid w:val="00947669"/>
    <w:rsid w:val="009477FF"/>
    <w:rsid w:val="00947E28"/>
    <w:rsid w:val="009501EB"/>
    <w:rsid w:val="009504FB"/>
    <w:rsid w:val="00950938"/>
    <w:rsid w:val="00950B58"/>
    <w:rsid w:val="00951772"/>
    <w:rsid w:val="00951BC7"/>
    <w:rsid w:val="00951C44"/>
    <w:rsid w:val="00952ED0"/>
    <w:rsid w:val="0095391E"/>
    <w:rsid w:val="009542C3"/>
    <w:rsid w:val="00954B90"/>
    <w:rsid w:val="00954D8E"/>
    <w:rsid w:val="00954E14"/>
    <w:rsid w:val="009558DD"/>
    <w:rsid w:val="00955C07"/>
    <w:rsid w:val="00955F6B"/>
    <w:rsid w:val="00956475"/>
    <w:rsid w:val="0095772C"/>
    <w:rsid w:val="009578F1"/>
    <w:rsid w:val="00957CE7"/>
    <w:rsid w:val="00961501"/>
    <w:rsid w:val="009618B4"/>
    <w:rsid w:val="00961CC3"/>
    <w:rsid w:val="009628AF"/>
    <w:rsid w:val="00963ABC"/>
    <w:rsid w:val="00964025"/>
    <w:rsid w:val="009644F9"/>
    <w:rsid w:val="00964AE3"/>
    <w:rsid w:val="0096539F"/>
    <w:rsid w:val="009655C8"/>
    <w:rsid w:val="00966B10"/>
    <w:rsid w:val="00966BB2"/>
    <w:rsid w:val="0097093D"/>
    <w:rsid w:val="009717AB"/>
    <w:rsid w:val="009726CE"/>
    <w:rsid w:val="00974153"/>
    <w:rsid w:val="009741F3"/>
    <w:rsid w:val="0097427C"/>
    <w:rsid w:val="00975725"/>
    <w:rsid w:val="00975785"/>
    <w:rsid w:val="00975BCD"/>
    <w:rsid w:val="009762C9"/>
    <w:rsid w:val="0097633C"/>
    <w:rsid w:val="00976E5E"/>
    <w:rsid w:val="00977166"/>
    <w:rsid w:val="0097734C"/>
    <w:rsid w:val="00977EBE"/>
    <w:rsid w:val="0098072B"/>
    <w:rsid w:val="009807CB"/>
    <w:rsid w:val="009813CD"/>
    <w:rsid w:val="00981430"/>
    <w:rsid w:val="0098198B"/>
    <w:rsid w:val="00983539"/>
    <w:rsid w:val="00983B44"/>
    <w:rsid w:val="00984EA0"/>
    <w:rsid w:val="00985465"/>
    <w:rsid w:val="00985538"/>
    <w:rsid w:val="00985A83"/>
    <w:rsid w:val="00985CC7"/>
    <w:rsid w:val="00986378"/>
    <w:rsid w:val="009865FE"/>
    <w:rsid w:val="00987E88"/>
    <w:rsid w:val="00990493"/>
    <w:rsid w:val="0099167E"/>
    <w:rsid w:val="00991B2E"/>
    <w:rsid w:val="00992162"/>
    <w:rsid w:val="00992C12"/>
    <w:rsid w:val="009932F1"/>
    <w:rsid w:val="009933DA"/>
    <w:rsid w:val="009934B0"/>
    <w:rsid w:val="00993BC4"/>
    <w:rsid w:val="00994231"/>
    <w:rsid w:val="00994352"/>
    <w:rsid w:val="00996BAB"/>
    <w:rsid w:val="00996C0F"/>
    <w:rsid w:val="009971C1"/>
    <w:rsid w:val="009972B9"/>
    <w:rsid w:val="009A07BB"/>
    <w:rsid w:val="009A19CC"/>
    <w:rsid w:val="009A1B49"/>
    <w:rsid w:val="009A1D84"/>
    <w:rsid w:val="009A2DDC"/>
    <w:rsid w:val="009A331D"/>
    <w:rsid w:val="009A37D8"/>
    <w:rsid w:val="009A4369"/>
    <w:rsid w:val="009A5F38"/>
    <w:rsid w:val="009A6302"/>
    <w:rsid w:val="009A6E18"/>
    <w:rsid w:val="009A701A"/>
    <w:rsid w:val="009A73AE"/>
    <w:rsid w:val="009A78EE"/>
    <w:rsid w:val="009B011D"/>
    <w:rsid w:val="009B0291"/>
    <w:rsid w:val="009B1446"/>
    <w:rsid w:val="009B306E"/>
    <w:rsid w:val="009B4152"/>
    <w:rsid w:val="009B59B3"/>
    <w:rsid w:val="009B5D8A"/>
    <w:rsid w:val="009C0BD8"/>
    <w:rsid w:val="009C1B8C"/>
    <w:rsid w:val="009C1D80"/>
    <w:rsid w:val="009C232C"/>
    <w:rsid w:val="009C2734"/>
    <w:rsid w:val="009C28DD"/>
    <w:rsid w:val="009C2BA5"/>
    <w:rsid w:val="009C35F0"/>
    <w:rsid w:val="009C3C75"/>
    <w:rsid w:val="009C4D3D"/>
    <w:rsid w:val="009C56BA"/>
    <w:rsid w:val="009C6A8E"/>
    <w:rsid w:val="009C7437"/>
    <w:rsid w:val="009C78B4"/>
    <w:rsid w:val="009C7E59"/>
    <w:rsid w:val="009C7FDF"/>
    <w:rsid w:val="009D01AC"/>
    <w:rsid w:val="009D0BA5"/>
    <w:rsid w:val="009D0F32"/>
    <w:rsid w:val="009D1283"/>
    <w:rsid w:val="009D15E8"/>
    <w:rsid w:val="009D1A1D"/>
    <w:rsid w:val="009D1AC3"/>
    <w:rsid w:val="009D2E38"/>
    <w:rsid w:val="009D3591"/>
    <w:rsid w:val="009D37D1"/>
    <w:rsid w:val="009D3C17"/>
    <w:rsid w:val="009D51A0"/>
    <w:rsid w:val="009D5662"/>
    <w:rsid w:val="009D568F"/>
    <w:rsid w:val="009D57E9"/>
    <w:rsid w:val="009D6466"/>
    <w:rsid w:val="009D6BAB"/>
    <w:rsid w:val="009D7367"/>
    <w:rsid w:val="009D73A5"/>
    <w:rsid w:val="009D7DC7"/>
    <w:rsid w:val="009E2405"/>
    <w:rsid w:val="009E2EB3"/>
    <w:rsid w:val="009E31B7"/>
    <w:rsid w:val="009E322D"/>
    <w:rsid w:val="009E34ED"/>
    <w:rsid w:val="009E3595"/>
    <w:rsid w:val="009E3B04"/>
    <w:rsid w:val="009E3F49"/>
    <w:rsid w:val="009E42BB"/>
    <w:rsid w:val="009E4472"/>
    <w:rsid w:val="009E4556"/>
    <w:rsid w:val="009E580A"/>
    <w:rsid w:val="009E730E"/>
    <w:rsid w:val="009E7A8F"/>
    <w:rsid w:val="009F003C"/>
    <w:rsid w:val="009F0F49"/>
    <w:rsid w:val="009F16B0"/>
    <w:rsid w:val="009F2264"/>
    <w:rsid w:val="009F297B"/>
    <w:rsid w:val="009F300A"/>
    <w:rsid w:val="009F32FF"/>
    <w:rsid w:val="009F4057"/>
    <w:rsid w:val="009F654F"/>
    <w:rsid w:val="009F6A68"/>
    <w:rsid w:val="009F732A"/>
    <w:rsid w:val="009F78F8"/>
    <w:rsid w:val="009F7B37"/>
    <w:rsid w:val="00A00178"/>
    <w:rsid w:val="00A002CD"/>
    <w:rsid w:val="00A0031A"/>
    <w:rsid w:val="00A00ED1"/>
    <w:rsid w:val="00A01284"/>
    <w:rsid w:val="00A016BE"/>
    <w:rsid w:val="00A0263C"/>
    <w:rsid w:val="00A029A9"/>
    <w:rsid w:val="00A02C17"/>
    <w:rsid w:val="00A0305F"/>
    <w:rsid w:val="00A031EC"/>
    <w:rsid w:val="00A03421"/>
    <w:rsid w:val="00A04FBA"/>
    <w:rsid w:val="00A05259"/>
    <w:rsid w:val="00A05410"/>
    <w:rsid w:val="00A054C9"/>
    <w:rsid w:val="00A05845"/>
    <w:rsid w:val="00A06D29"/>
    <w:rsid w:val="00A07123"/>
    <w:rsid w:val="00A07E2F"/>
    <w:rsid w:val="00A10404"/>
    <w:rsid w:val="00A112F0"/>
    <w:rsid w:val="00A11755"/>
    <w:rsid w:val="00A11A2D"/>
    <w:rsid w:val="00A11BCE"/>
    <w:rsid w:val="00A11F91"/>
    <w:rsid w:val="00A13500"/>
    <w:rsid w:val="00A136FC"/>
    <w:rsid w:val="00A145CF"/>
    <w:rsid w:val="00A15642"/>
    <w:rsid w:val="00A15643"/>
    <w:rsid w:val="00A15808"/>
    <w:rsid w:val="00A15B86"/>
    <w:rsid w:val="00A15C86"/>
    <w:rsid w:val="00A17C7F"/>
    <w:rsid w:val="00A17F0C"/>
    <w:rsid w:val="00A20751"/>
    <w:rsid w:val="00A21369"/>
    <w:rsid w:val="00A21D36"/>
    <w:rsid w:val="00A226D1"/>
    <w:rsid w:val="00A22AC9"/>
    <w:rsid w:val="00A22B05"/>
    <w:rsid w:val="00A22E35"/>
    <w:rsid w:val="00A231C3"/>
    <w:rsid w:val="00A23C2A"/>
    <w:rsid w:val="00A23D7C"/>
    <w:rsid w:val="00A25721"/>
    <w:rsid w:val="00A25D68"/>
    <w:rsid w:val="00A266FA"/>
    <w:rsid w:val="00A26DB6"/>
    <w:rsid w:val="00A2744B"/>
    <w:rsid w:val="00A27D0A"/>
    <w:rsid w:val="00A30A59"/>
    <w:rsid w:val="00A32010"/>
    <w:rsid w:val="00A3245C"/>
    <w:rsid w:val="00A3263E"/>
    <w:rsid w:val="00A32AB9"/>
    <w:rsid w:val="00A32CF8"/>
    <w:rsid w:val="00A331BF"/>
    <w:rsid w:val="00A33B85"/>
    <w:rsid w:val="00A34A02"/>
    <w:rsid w:val="00A34ADC"/>
    <w:rsid w:val="00A34E1B"/>
    <w:rsid w:val="00A358CE"/>
    <w:rsid w:val="00A363C6"/>
    <w:rsid w:val="00A36412"/>
    <w:rsid w:val="00A37B25"/>
    <w:rsid w:val="00A37F88"/>
    <w:rsid w:val="00A408F4"/>
    <w:rsid w:val="00A41677"/>
    <w:rsid w:val="00A4197D"/>
    <w:rsid w:val="00A42371"/>
    <w:rsid w:val="00A4290A"/>
    <w:rsid w:val="00A42D56"/>
    <w:rsid w:val="00A449EB"/>
    <w:rsid w:val="00A452D3"/>
    <w:rsid w:val="00A4579B"/>
    <w:rsid w:val="00A46401"/>
    <w:rsid w:val="00A46EA8"/>
    <w:rsid w:val="00A47732"/>
    <w:rsid w:val="00A47A87"/>
    <w:rsid w:val="00A47C9F"/>
    <w:rsid w:val="00A50144"/>
    <w:rsid w:val="00A50218"/>
    <w:rsid w:val="00A50935"/>
    <w:rsid w:val="00A516E2"/>
    <w:rsid w:val="00A51D62"/>
    <w:rsid w:val="00A51ED2"/>
    <w:rsid w:val="00A51EE2"/>
    <w:rsid w:val="00A52133"/>
    <w:rsid w:val="00A528E7"/>
    <w:rsid w:val="00A529AE"/>
    <w:rsid w:val="00A52DB2"/>
    <w:rsid w:val="00A54B1D"/>
    <w:rsid w:val="00A55BFA"/>
    <w:rsid w:val="00A55FFD"/>
    <w:rsid w:val="00A56C39"/>
    <w:rsid w:val="00A56D39"/>
    <w:rsid w:val="00A56F9D"/>
    <w:rsid w:val="00A57678"/>
    <w:rsid w:val="00A606F2"/>
    <w:rsid w:val="00A60790"/>
    <w:rsid w:val="00A60DD7"/>
    <w:rsid w:val="00A6120E"/>
    <w:rsid w:val="00A61577"/>
    <w:rsid w:val="00A61E38"/>
    <w:rsid w:val="00A61EED"/>
    <w:rsid w:val="00A620A4"/>
    <w:rsid w:val="00A626FF"/>
    <w:rsid w:val="00A62E82"/>
    <w:rsid w:val="00A641CB"/>
    <w:rsid w:val="00A648FA"/>
    <w:rsid w:val="00A649FD"/>
    <w:rsid w:val="00A64ED6"/>
    <w:rsid w:val="00A655E3"/>
    <w:rsid w:val="00A65BED"/>
    <w:rsid w:val="00A66216"/>
    <w:rsid w:val="00A670F5"/>
    <w:rsid w:val="00A702DB"/>
    <w:rsid w:val="00A706D2"/>
    <w:rsid w:val="00A708A1"/>
    <w:rsid w:val="00A70DD8"/>
    <w:rsid w:val="00A7116E"/>
    <w:rsid w:val="00A71379"/>
    <w:rsid w:val="00A720BA"/>
    <w:rsid w:val="00A747FF"/>
    <w:rsid w:val="00A74F16"/>
    <w:rsid w:val="00A75251"/>
    <w:rsid w:val="00A75D3E"/>
    <w:rsid w:val="00A75DA0"/>
    <w:rsid w:val="00A7642C"/>
    <w:rsid w:val="00A76E7F"/>
    <w:rsid w:val="00A76FB8"/>
    <w:rsid w:val="00A779DC"/>
    <w:rsid w:val="00A77B2F"/>
    <w:rsid w:val="00A77D8A"/>
    <w:rsid w:val="00A80195"/>
    <w:rsid w:val="00A83477"/>
    <w:rsid w:val="00A83795"/>
    <w:rsid w:val="00A837C9"/>
    <w:rsid w:val="00A8413A"/>
    <w:rsid w:val="00A847EC"/>
    <w:rsid w:val="00A84C98"/>
    <w:rsid w:val="00A87A70"/>
    <w:rsid w:val="00A9092A"/>
    <w:rsid w:val="00A90A33"/>
    <w:rsid w:val="00A91358"/>
    <w:rsid w:val="00A915F7"/>
    <w:rsid w:val="00A93E6D"/>
    <w:rsid w:val="00A9508D"/>
    <w:rsid w:val="00A9521D"/>
    <w:rsid w:val="00A9555F"/>
    <w:rsid w:val="00A958B1"/>
    <w:rsid w:val="00A97380"/>
    <w:rsid w:val="00AA04AC"/>
    <w:rsid w:val="00AA174B"/>
    <w:rsid w:val="00AA295F"/>
    <w:rsid w:val="00AA2FA3"/>
    <w:rsid w:val="00AA3D22"/>
    <w:rsid w:val="00AA6B45"/>
    <w:rsid w:val="00AA6EE8"/>
    <w:rsid w:val="00AA6EF7"/>
    <w:rsid w:val="00AA73A0"/>
    <w:rsid w:val="00AB06E1"/>
    <w:rsid w:val="00AB07EE"/>
    <w:rsid w:val="00AB0ACF"/>
    <w:rsid w:val="00AB0E30"/>
    <w:rsid w:val="00AB1A04"/>
    <w:rsid w:val="00AB2AAF"/>
    <w:rsid w:val="00AB2D78"/>
    <w:rsid w:val="00AB30AE"/>
    <w:rsid w:val="00AB3A21"/>
    <w:rsid w:val="00AB42F2"/>
    <w:rsid w:val="00AB4492"/>
    <w:rsid w:val="00AB49CC"/>
    <w:rsid w:val="00AB4A05"/>
    <w:rsid w:val="00AB4A30"/>
    <w:rsid w:val="00AB5775"/>
    <w:rsid w:val="00AB6FA2"/>
    <w:rsid w:val="00AB7F1F"/>
    <w:rsid w:val="00AC08E9"/>
    <w:rsid w:val="00AC1676"/>
    <w:rsid w:val="00AC18F4"/>
    <w:rsid w:val="00AC1954"/>
    <w:rsid w:val="00AC1BB3"/>
    <w:rsid w:val="00AC1C8F"/>
    <w:rsid w:val="00AC31D9"/>
    <w:rsid w:val="00AC31E6"/>
    <w:rsid w:val="00AC3DA1"/>
    <w:rsid w:val="00AC41ED"/>
    <w:rsid w:val="00AC6CD6"/>
    <w:rsid w:val="00AC794D"/>
    <w:rsid w:val="00AD0213"/>
    <w:rsid w:val="00AD0745"/>
    <w:rsid w:val="00AD08CB"/>
    <w:rsid w:val="00AD2257"/>
    <w:rsid w:val="00AD248E"/>
    <w:rsid w:val="00AD290B"/>
    <w:rsid w:val="00AD349C"/>
    <w:rsid w:val="00AD41F3"/>
    <w:rsid w:val="00AD4E6D"/>
    <w:rsid w:val="00AD5265"/>
    <w:rsid w:val="00AD5F8A"/>
    <w:rsid w:val="00AD6F09"/>
    <w:rsid w:val="00AE07B5"/>
    <w:rsid w:val="00AE1F82"/>
    <w:rsid w:val="00AE4056"/>
    <w:rsid w:val="00AE4312"/>
    <w:rsid w:val="00AE441D"/>
    <w:rsid w:val="00AE4A51"/>
    <w:rsid w:val="00AE58E2"/>
    <w:rsid w:val="00AE6C33"/>
    <w:rsid w:val="00AE6E6C"/>
    <w:rsid w:val="00AE6EC6"/>
    <w:rsid w:val="00AF0402"/>
    <w:rsid w:val="00AF0B4E"/>
    <w:rsid w:val="00AF1DDC"/>
    <w:rsid w:val="00AF251D"/>
    <w:rsid w:val="00AF2C35"/>
    <w:rsid w:val="00AF42BC"/>
    <w:rsid w:val="00AF4779"/>
    <w:rsid w:val="00AF4997"/>
    <w:rsid w:val="00AF536C"/>
    <w:rsid w:val="00AF6595"/>
    <w:rsid w:val="00AF7037"/>
    <w:rsid w:val="00AF71E2"/>
    <w:rsid w:val="00AF7825"/>
    <w:rsid w:val="00B017EE"/>
    <w:rsid w:val="00B028EC"/>
    <w:rsid w:val="00B02E4F"/>
    <w:rsid w:val="00B032F5"/>
    <w:rsid w:val="00B03B62"/>
    <w:rsid w:val="00B04397"/>
    <w:rsid w:val="00B0582E"/>
    <w:rsid w:val="00B064F8"/>
    <w:rsid w:val="00B06E46"/>
    <w:rsid w:val="00B078E2"/>
    <w:rsid w:val="00B1012C"/>
    <w:rsid w:val="00B104E6"/>
    <w:rsid w:val="00B1067D"/>
    <w:rsid w:val="00B118AA"/>
    <w:rsid w:val="00B11FB7"/>
    <w:rsid w:val="00B12316"/>
    <w:rsid w:val="00B13419"/>
    <w:rsid w:val="00B13A35"/>
    <w:rsid w:val="00B13E59"/>
    <w:rsid w:val="00B13F0C"/>
    <w:rsid w:val="00B141C8"/>
    <w:rsid w:val="00B145D4"/>
    <w:rsid w:val="00B153A0"/>
    <w:rsid w:val="00B1543F"/>
    <w:rsid w:val="00B15952"/>
    <w:rsid w:val="00B165A0"/>
    <w:rsid w:val="00B169B7"/>
    <w:rsid w:val="00B16FE4"/>
    <w:rsid w:val="00B176CF"/>
    <w:rsid w:val="00B17855"/>
    <w:rsid w:val="00B17B10"/>
    <w:rsid w:val="00B20EC4"/>
    <w:rsid w:val="00B2261F"/>
    <w:rsid w:val="00B227FA"/>
    <w:rsid w:val="00B24CE0"/>
    <w:rsid w:val="00B25CC6"/>
    <w:rsid w:val="00B267E4"/>
    <w:rsid w:val="00B269A1"/>
    <w:rsid w:val="00B26B81"/>
    <w:rsid w:val="00B2703E"/>
    <w:rsid w:val="00B2777E"/>
    <w:rsid w:val="00B306E6"/>
    <w:rsid w:val="00B30E11"/>
    <w:rsid w:val="00B315A2"/>
    <w:rsid w:val="00B32490"/>
    <w:rsid w:val="00B325E8"/>
    <w:rsid w:val="00B33211"/>
    <w:rsid w:val="00B34A37"/>
    <w:rsid w:val="00B34C02"/>
    <w:rsid w:val="00B36216"/>
    <w:rsid w:val="00B36EC0"/>
    <w:rsid w:val="00B36EE8"/>
    <w:rsid w:val="00B375A6"/>
    <w:rsid w:val="00B40EE8"/>
    <w:rsid w:val="00B41A15"/>
    <w:rsid w:val="00B41FA5"/>
    <w:rsid w:val="00B4208D"/>
    <w:rsid w:val="00B42332"/>
    <w:rsid w:val="00B4365A"/>
    <w:rsid w:val="00B43B51"/>
    <w:rsid w:val="00B43C4A"/>
    <w:rsid w:val="00B44064"/>
    <w:rsid w:val="00B4416E"/>
    <w:rsid w:val="00B460EA"/>
    <w:rsid w:val="00B46671"/>
    <w:rsid w:val="00B4687A"/>
    <w:rsid w:val="00B47AFB"/>
    <w:rsid w:val="00B47C64"/>
    <w:rsid w:val="00B47CAD"/>
    <w:rsid w:val="00B47F8F"/>
    <w:rsid w:val="00B504E0"/>
    <w:rsid w:val="00B509FF"/>
    <w:rsid w:val="00B51697"/>
    <w:rsid w:val="00B519E4"/>
    <w:rsid w:val="00B51A64"/>
    <w:rsid w:val="00B51D0B"/>
    <w:rsid w:val="00B51D10"/>
    <w:rsid w:val="00B51EA1"/>
    <w:rsid w:val="00B52539"/>
    <w:rsid w:val="00B52A51"/>
    <w:rsid w:val="00B52B2D"/>
    <w:rsid w:val="00B53746"/>
    <w:rsid w:val="00B53892"/>
    <w:rsid w:val="00B53AEB"/>
    <w:rsid w:val="00B53B3C"/>
    <w:rsid w:val="00B541BD"/>
    <w:rsid w:val="00B548D8"/>
    <w:rsid w:val="00B54D9F"/>
    <w:rsid w:val="00B54F34"/>
    <w:rsid w:val="00B5591E"/>
    <w:rsid w:val="00B55AA0"/>
    <w:rsid w:val="00B566F0"/>
    <w:rsid w:val="00B60214"/>
    <w:rsid w:val="00B602C2"/>
    <w:rsid w:val="00B60340"/>
    <w:rsid w:val="00B61EF8"/>
    <w:rsid w:val="00B62071"/>
    <w:rsid w:val="00B62CC8"/>
    <w:rsid w:val="00B6378D"/>
    <w:rsid w:val="00B63D03"/>
    <w:rsid w:val="00B6441F"/>
    <w:rsid w:val="00B64AA5"/>
    <w:rsid w:val="00B6541B"/>
    <w:rsid w:val="00B65B0A"/>
    <w:rsid w:val="00B6643E"/>
    <w:rsid w:val="00B66FBD"/>
    <w:rsid w:val="00B6743D"/>
    <w:rsid w:val="00B70063"/>
    <w:rsid w:val="00B70292"/>
    <w:rsid w:val="00B70641"/>
    <w:rsid w:val="00B7107B"/>
    <w:rsid w:val="00B721D5"/>
    <w:rsid w:val="00B72594"/>
    <w:rsid w:val="00B72A9C"/>
    <w:rsid w:val="00B72ABA"/>
    <w:rsid w:val="00B72DC6"/>
    <w:rsid w:val="00B72FA9"/>
    <w:rsid w:val="00B73231"/>
    <w:rsid w:val="00B74B0C"/>
    <w:rsid w:val="00B75440"/>
    <w:rsid w:val="00B7599D"/>
    <w:rsid w:val="00B7706B"/>
    <w:rsid w:val="00B80CED"/>
    <w:rsid w:val="00B80ED8"/>
    <w:rsid w:val="00B81817"/>
    <w:rsid w:val="00B81B4D"/>
    <w:rsid w:val="00B8454D"/>
    <w:rsid w:val="00B852FE"/>
    <w:rsid w:val="00B859A8"/>
    <w:rsid w:val="00B85ED1"/>
    <w:rsid w:val="00B86454"/>
    <w:rsid w:val="00B86DD6"/>
    <w:rsid w:val="00B870D5"/>
    <w:rsid w:val="00B8780F"/>
    <w:rsid w:val="00B908E0"/>
    <w:rsid w:val="00B90EAF"/>
    <w:rsid w:val="00B915E4"/>
    <w:rsid w:val="00B92281"/>
    <w:rsid w:val="00B9243F"/>
    <w:rsid w:val="00B9269E"/>
    <w:rsid w:val="00B92D8F"/>
    <w:rsid w:val="00B92E51"/>
    <w:rsid w:val="00B93064"/>
    <w:rsid w:val="00B930D2"/>
    <w:rsid w:val="00B9337F"/>
    <w:rsid w:val="00B93CDC"/>
    <w:rsid w:val="00B94071"/>
    <w:rsid w:val="00B9439C"/>
    <w:rsid w:val="00B94636"/>
    <w:rsid w:val="00B95823"/>
    <w:rsid w:val="00B975AA"/>
    <w:rsid w:val="00B97FDF"/>
    <w:rsid w:val="00BA00A0"/>
    <w:rsid w:val="00BA05C0"/>
    <w:rsid w:val="00BA07FE"/>
    <w:rsid w:val="00BA1955"/>
    <w:rsid w:val="00BA1D79"/>
    <w:rsid w:val="00BA28A9"/>
    <w:rsid w:val="00BA28E2"/>
    <w:rsid w:val="00BA4FA5"/>
    <w:rsid w:val="00BA57EC"/>
    <w:rsid w:val="00BA5B2A"/>
    <w:rsid w:val="00BA5F6D"/>
    <w:rsid w:val="00BA7E74"/>
    <w:rsid w:val="00BB0036"/>
    <w:rsid w:val="00BB0061"/>
    <w:rsid w:val="00BB039A"/>
    <w:rsid w:val="00BB0918"/>
    <w:rsid w:val="00BB108C"/>
    <w:rsid w:val="00BB1B82"/>
    <w:rsid w:val="00BB22C7"/>
    <w:rsid w:val="00BB28DD"/>
    <w:rsid w:val="00BB31DD"/>
    <w:rsid w:val="00BB397C"/>
    <w:rsid w:val="00BB3A80"/>
    <w:rsid w:val="00BB3F89"/>
    <w:rsid w:val="00BB4A12"/>
    <w:rsid w:val="00BB53E5"/>
    <w:rsid w:val="00BB77C0"/>
    <w:rsid w:val="00BB7F08"/>
    <w:rsid w:val="00BC049F"/>
    <w:rsid w:val="00BC0F1B"/>
    <w:rsid w:val="00BC1105"/>
    <w:rsid w:val="00BC14D4"/>
    <w:rsid w:val="00BC16C9"/>
    <w:rsid w:val="00BC3377"/>
    <w:rsid w:val="00BC3563"/>
    <w:rsid w:val="00BC5B7A"/>
    <w:rsid w:val="00BC62BF"/>
    <w:rsid w:val="00BC6BD8"/>
    <w:rsid w:val="00BD00EB"/>
    <w:rsid w:val="00BD0622"/>
    <w:rsid w:val="00BD0CE3"/>
    <w:rsid w:val="00BD0EA7"/>
    <w:rsid w:val="00BD0FF7"/>
    <w:rsid w:val="00BD1533"/>
    <w:rsid w:val="00BD1615"/>
    <w:rsid w:val="00BD1F21"/>
    <w:rsid w:val="00BD249D"/>
    <w:rsid w:val="00BD254D"/>
    <w:rsid w:val="00BD2BA0"/>
    <w:rsid w:val="00BD2EFF"/>
    <w:rsid w:val="00BD40DD"/>
    <w:rsid w:val="00BD498E"/>
    <w:rsid w:val="00BD4BC6"/>
    <w:rsid w:val="00BD564C"/>
    <w:rsid w:val="00BE0578"/>
    <w:rsid w:val="00BE11E6"/>
    <w:rsid w:val="00BE1AA8"/>
    <w:rsid w:val="00BE1ADC"/>
    <w:rsid w:val="00BE2048"/>
    <w:rsid w:val="00BE251A"/>
    <w:rsid w:val="00BE4467"/>
    <w:rsid w:val="00BE50B7"/>
    <w:rsid w:val="00BE51E9"/>
    <w:rsid w:val="00BE6FF0"/>
    <w:rsid w:val="00BE781A"/>
    <w:rsid w:val="00BE7D1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2B9"/>
    <w:rsid w:val="00C00512"/>
    <w:rsid w:val="00C006AD"/>
    <w:rsid w:val="00C02293"/>
    <w:rsid w:val="00C0291E"/>
    <w:rsid w:val="00C02FA9"/>
    <w:rsid w:val="00C0339F"/>
    <w:rsid w:val="00C03754"/>
    <w:rsid w:val="00C037FE"/>
    <w:rsid w:val="00C0475C"/>
    <w:rsid w:val="00C04D98"/>
    <w:rsid w:val="00C05397"/>
    <w:rsid w:val="00C0612C"/>
    <w:rsid w:val="00C0793E"/>
    <w:rsid w:val="00C07AE6"/>
    <w:rsid w:val="00C10B92"/>
    <w:rsid w:val="00C10E65"/>
    <w:rsid w:val="00C1168C"/>
    <w:rsid w:val="00C12AE2"/>
    <w:rsid w:val="00C12CC0"/>
    <w:rsid w:val="00C12DD0"/>
    <w:rsid w:val="00C13B6A"/>
    <w:rsid w:val="00C16108"/>
    <w:rsid w:val="00C16B28"/>
    <w:rsid w:val="00C16E3E"/>
    <w:rsid w:val="00C176A3"/>
    <w:rsid w:val="00C17C63"/>
    <w:rsid w:val="00C2039C"/>
    <w:rsid w:val="00C2047B"/>
    <w:rsid w:val="00C20905"/>
    <w:rsid w:val="00C20F14"/>
    <w:rsid w:val="00C211F9"/>
    <w:rsid w:val="00C2239A"/>
    <w:rsid w:val="00C2247E"/>
    <w:rsid w:val="00C224CE"/>
    <w:rsid w:val="00C23CCB"/>
    <w:rsid w:val="00C23DE0"/>
    <w:rsid w:val="00C23ED7"/>
    <w:rsid w:val="00C24D5A"/>
    <w:rsid w:val="00C25CA6"/>
    <w:rsid w:val="00C25E0A"/>
    <w:rsid w:val="00C265B6"/>
    <w:rsid w:val="00C27179"/>
    <w:rsid w:val="00C2793F"/>
    <w:rsid w:val="00C27DD9"/>
    <w:rsid w:val="00C30375"/>
    <w:rsid w:val="00C30830"/>
    <w:rsid w:val="00C31009"/>
    <w:rsid w:val="00C313B7"/>
    <w:rsid w:val="00C3198C"/>
    <w:rsid w:val="00C31AB9"/>
    <w:rsid w:val="00C31D43"/>
    <w:rsid w:val="00C32C39"/>
    <w:rsid w:val="00C32E8A"/>
    <w:rsid w:val="00C32E98"/>
    <w:rsid w:val="00C33A88"/>
    <w:rsid w:val="00C33BD7"/>
    <w:rsid w:val="00C3454D"/>
    <w:rsid w:val="00C34B00"/>
    <w:rsid w:val="00C358E2"/>
    <w:rsid w:val="00C35E45"/>
    <w:rsid w:val="00C361B0"/>
    <w:rsid w:val="00C3695F"/>
    <w:rsid w:val="00C3751D"/>
    <w:rsid w:val="00C40470"/>
    <w:rsid w:val="00C40760"/>
    <w:rsid w:val="00C40E3F"/>
    <w:rsid w:val="00C41A24"/>
    <w:rsid w:val="00C42786"/>
    <w:rsid w:val="00C43150"/>
    <w:rsid w:val="00C435FC"/>
    <w:rsid w:val="00C43962"/>
    <w:rsid w:val="00C4555A"/>
    <w:rsid w:val="00C45736"/>
    <w:rsid w:val="00C46F49"/>
    <w:rsid w:val="00C4742C"/>
    <w:rsid w:val="00C4756C"/>
    <w:rsid w:val="00C475C1"/>
    <w:rsid w:val="00C47739"/>
    <w:rsid w:val="00C47A07"/>
    <w:rsid w:val="00C47B70"/>
    <w:rsid w:val="00C50A9D"/>
    <w:rsid w:val="00C50AFD"/>
    <w:rsid w:val="00C50C59"/>
    <w:rsid w:val="00C512F2"/>
    <w:rsid w:val="00C51890"/>
    <w:rsid w:val="00C5341B"/>
    <w:rsid w:val="00C53425"/>
    <w:rsid w:val="00C538E2"/>
    <w:rsid w:val="00C53B10"/>
    <w:rsid w:val="00C53CD1"/>
    <w:rsid w:val="00C53CF8"/>
    <w:rsid w:val="00C54343"/>
    <w:rsid w:val="00C54488"/>
    <w:rsid w:val="00C5450C"/>
    <w:rsid w:val="00C5567B"/>
    <w:rsid w:val="00C56640"/>
    <w:rsid w:val="00C56B2F"/>
    <w:rsid w:val="00C572E7"/>
    <w:rsid w:val="00C573F3"/>
    <w:rsid w:val="00C57AD4"/>
    <w:rsid w:val="00C57B0C"/>
    <w:rsid w:val="00C57BC3"/>
    <w:rsid w:val="00C60300"/>
    <w:rsid w:val="00C60E93"/>
    <w:rsid w:val="00C60FAA"/>
    <w:rsid w:val="00C6109F"/>
    <w:rsid w:val="00C614B1"/>
    <w:rsid w:val="00C62625"/>
    <w:rsid w:val="00C62784"/>
    <w:rsid w:val="00C62B4D"/>
    <w:rsid w:val="00C62B8C"/>
    <w:rsid w:val="00C62EDC"/>
    <w:rsid w:val="00C6300B"/>
    <w:rsid w:val="00C63120"/>
    <w:rsid w:val="00C6344B"/>
    <w:rsid w:val="00C6349F"/>
    <w:rsid w:val="00C64676"/>
    <w:rsid w:val="00C646BC"/>
    <w:rsid w:val="00C648CE"/>
    <w:rsid w:val="00C6497C"/>
    <w:rsid w:val="00C666F1"/>
    <w:rsid w:val="00C66DB7"/>
    <w:rsid w:val="00C67412"/>
    <w:rsid w:val="00C707DA"/>
    <w:rsid w:val="00C71F77"/>
    <w:rsid w:val="00C73530"/>
    <w:rsid w:val="00C735CB"/>
    <w:rsid w:val="00C73E68"/>
    <w:rsid w:val="00C73E84"/>
    <w:rsid w:val="00C740DB"/>
    <w:rsid w:val="00C755D5"/>
    <w:rsid w:val="00C7576C"/>
    <w:rsid w:val="00C759D8"/>
    <w:rsid w:val="00C75EFF"/>
    <w:rsid w:val="00C7690D"/>
    <w:rsid w:val="00C76FE1"/>
    <w:rsid w:val="00C77ABF"/>
    <w:rsid w:val="00C800A6"/>
    <w:rsid w:val="00C802E6"/>
    <w:rsid w:val="00C80EC3"/>
    <w:rsid w:val="00C818CE"/>
    <w:rsid w:val="00C82B3F"/>
    <w:rsid w:val="00C84A8B"/>
    <w:rsid w:val="00C85EA6"/>
    <w:rsid w:val="00C85FA5"/>
    <w:rsid w:val="00C86237"/>
    <w:rsid w:val="00C86278"/>
    <w:rsid w:val="00C86A6C"/>
    <w:rsid w:val="00C86E8A"/>
    <w:rsid w:val="00C870F4"/>
    <w:rsid w:val="00C87D63"/>
    <w:rsid w:val="00C90345"/>
    <w:rsid w:val="00C9112E"/>
    <w:rsid w:val="00C91349"/>
    <w:rsid w:val="00C918C9"/>
    <w:rsid w:val="00C91CF7"/>
    <w:rsid w:val="00C9306D"/>
    <w:rsid w:val="00C94922"/>
    <w:rsid w:val="00C95A0A"/>
    <w:rsid w:val="00C96134"/>
    <w:rsid w:val="00C978EC"/>
    <w:rsid w:val="00CA0087"/>
    <w:rsid w:val="00CA0AC7"/>
    <w:rsid w:val="00CA10F7"/>
    <w:rsid w:val="00CA1B7B"/>
    <w:rsid w:val="00CA2046"/>
    <w:rsid w:val="00CA2139"/>
    <w:rsid w:val="00CA2AF4"/>
    <w:rsid w:val="00CA3138"/>
    <w:rsid w:val="00CA32A1"/>
    <w:rsid w:val="00CA34B2"/>
    <w:rsid w:val="00CA3512"/>
    <w:rsid w:val="00CA45A9"/>
    <w:rsid w:val="00CA5E30"/>
    <w:rsid w:val="00CA68BF"/>
    <w:rsid w:val="00CA6AA1"/>
    <w:rsid w:val="00CB0BF4"/>
    <w:rsid w:val="00CB120F"/>
    <w:rsid w:val="00CB139A"/>
    <w:rsid w:val="00CB16E2"/>
    <w:rsid w:val="00CB1EC8"/>
    <w:rsid w:val="00CB2769"/>
    <w:rsid w:val="00CB29E0"/>
    <w:rsid w:val="00CB2A3B"/>
    <w:rsid w:val="00CB3039"/>
    <w:rsid w:val="00CB3606"/>
    <w:rsid w:val="00CB4850"/>
    <w:rsid w:val="00CB5A76"/>
    <w:rsid w:val="00CB60F9"/>
    <w:rsid w:val="00CB6D6D"/>
    <w:rsid w:val="00CC18E3"/>
    <w:rsid w:val="00CC1BD5"/>
    <w:rsid w:val="00CC21F7"/>
    <w:rsid w:val="00CC22D4"/>
    <w:rsid w:val="00CC2B45"/>
    <w:rsid w:val="00CC312F"/>
    <w:rsid w:val="00CC319D"/>
    <w:rsid w:val="00CC44DF"/>
    <w:rsid w:val="00CC47F3"/>
    <w:rsid w:val="00CC4B8E"/>
    <w:rsid w:val="00CC521C"/>
    <w:rsid w:val="00CC5766"/>
    <w:rsid w:val="00CC5A5D"/>
    <w:rsid w:val="00CC6A9B"/>
    <w:rsid w:val="00CC6DB4"/>
    <w:rsid w:val="00CC6F06"/>
    <w:rsid w:val="00CC7155"/>
    <w:rsid w:val="00CC7BF8"/>
    <w:rsid w:val="00CC7D75"/>
    <w:rsid w:val="00CD29BB"/>
    <w:rsid w:val="00CD2FDB"/>
    <w:rsid w:val="00CD3591"/>
    <w:rsid w:val="00CD3DF2"/>
    <w:rsid w:val="00CD4D1B"/>
    <w:rsid w:val="00CD5419"/>
    <w:rsid w:val="00CD58D9"/>
    <w:rsid w:val="00CD5B4C"/>
    <w:rsid w:val="00CD5EC1"/>
    <w:rsid w:val="00CD7DEF"/>
    <w:rsid w:val="00CE0281"/>
    <w:rsid w:val="00CE1063"/>
    <w:rsid w:val="00CE152C"/>
    <w:rsid w:val="00CE2347"/>
    <w:rsid w:val="00CE3ACD"/>
    <w:rsid w:val="00CE5094"/>
    <w:rsid w:val="00CE523C"/>
    <w:rsid w:val="00CE56D0"/>
    <w:rsid w:val="00CE5769"/>
    <w:rsid w:val="00CE5820"/>
    <w:rsid w:val="00CE59B9"/>
    <w:rsid w:val="00CE5D32"/>
    <w:rsid w:val="00CE75FA"/>
    <w:rsid w:val="00CF03D4"/>
    <w:rsid w:val="00CF0640"/>
    <w:rsid w:val="00CF0852"/>
    <w:rsid w:val="00CF0899"/>
    <w:rsid w:val="00CF0B5A"/>
    <w:rsid w:val="00CF1165"/>
    <w:rsid w:val="00CF16CE"/>
    <w:rsid w:val="00CF1862"/>
    <w:rsid w:val="00CF2292"/>
    <w:rsid w:val="00CF2809"/>
    <w:rsid w:val="00CF2A96"/>
    <w:rsid w:val="00CF2D73"/>
    <w:rsid w:val="00CF3C04"/>
    <w:rsid w:val="00CF3C5F"/>
    <w:rsid w:val="00CF40CE"/>
    <w:rsid w:val="00CF4362"/>
    <w:rsid w:val="00CF45C2"/>
    <w:rsid w:val="00CF5313"/>
    <w:rsid w:val="00CF5C03"/>
    <w:rsid w:val="00CF5F73"/>
    <w:rsid w:val="00CF60A3"/>
    <w:rsid w:val="00CF6915"/>
    <w:rsid w:val="00CF7C84"/>
    <w:rsid w:val="00CF7EBF"/>
    <w:rsid w:val="00CF7ECA"/>
    <w:rsid w:val="00CF7F36"/>
    <w:rsid w:val="00D00994"/>
    <w:rsid w:val="00D00FC1"/>
    <w:rsid w:val="00D01155"/>
    <w:rsid w:val="00D013A7"/>
    <w:rsid w:val="00D01F37"/>
    <w:rsid w:val="00D01FEA"/>
    <w:rsid w:val="00D02079"/>
    <w:rsid w:val="00D02757"/>
    <w:rsid w:val="00D028A4"/>
    <w:rsid w:val="00D02B6F"/>
    <w:rsid w:val="00D04754"/>
    <w:rsid w:val="00D05ACF"/>
    <w:rsid w:val="00D06508"/>
    <w:rsid w:val="00D06587"/>
    <w:rsid w:val="00D067ED"/>
    <w:rsid w:val="00D06E6E"/>
    <w:rsid w:val="00D07100"/>
    <w:rsid w:val="00D0782F"/>
    <w:rsid w:val="00D07950"/>
    <w:rsid w:val="00D07E51"/>
    <w:rsid w:val="00D115BE"/>
    <w:rsid w:val="00D118F1"/>
    <w:rsid w:val="00D11BFB"/>
    <w:rsid w:val="00D11ED7"/>
    <w:rsid w:val="00D12EED"/>
    <w:rsid w:val="00D12F3D"/>
    <w:rsid w:val="00D153FE"/>
    <w:rsid w:val="00D15AE8"/>
    <w:rsid w:val="00D16F8A"/>
    <w:rsid w:val="00D16F8B"/>
    <w:rsid w:val="00D17673"/>
    <w:rsid w:val="00D20B50"/>
    <w:rsid w:val="00D210BA"/>
    <w:rsid w:val="00D21336"/>
    <w:rsid w:val="00D2268B"/>
    <w:rsid w:val="00D232E4"/>
    <w:rsid w:val="00D238B3"/>
    <w:rsid w:val="00D23AA4"/>
    <w:rsid w:val="00D23E89"/>
    <w:rsid w:val="00D24EEB"/>
    <w:rsid w:val="00D24FC4"/>
    <w:rsid w:val="00D2580F"/>
    <w:rsid w:val="00D27986"/>
    <w:rsid w:val="00D303B3"/>
    <w:rsid w:val="00D31358"/>
    <w:rsid w:val="00D314E9"/>
    <w:rsid w:val="00D315A9"/>
    <w:rsid w:val="00D31BDD"/>
    <w:rsid w:val="00D31E32"/>
    <w:rsid w:val="00D31F1E"/>
    <w:rsid w:val="00D32147"/>
    <w:rsid w:val="00D32AA8"/>
    <w:rsid w:val="00D336D0"/>
    <w:rsid w:val="00D33950"/>
    <w:rsid w:val="00D33A87"/>
    <w:rsid w:val="00D33FD5"/>
    <w:rsid w:val="00D348EF"/>
    <w:rsid w:val="00D35C8D"/>
    <w:rsid w:val="00D366F9"/>
    <w:rsid w:val="00D36FF2"/>
    <w:rsid w:val="00D37001"/>
    <w:rsid w:val="00D3735C"/>
    <w:rsid w:val="00D37CA0"/>
    <w:rsid w:val="00D40A18"/>
    <w:rsid w:val="00D412FC"/>
    <w:rsid w:val="00D414AF"/>
    <w:rsid w:val="00D43AF6"/>
    <w:rsid w:val="00D449E5"/>
    <w:rsid w:val="00D45CE0"/>
    <w:rsid w:val="00D45E87"/>
    <w:rsid w:val="00D46269"/>
    <w:rsid w:val="00D46670"/>
    <w:rsid w:val="00D46C86"/>
    <w:rsid w:val="00D46EB0"/>
    <w:rsid w:val="00D50739"/>
    <w:rsid w:val="00D5073B"/>
    <w:rsid w:val="00D5109C"/>
    <w:rsid w:val="00D52303"/>
    <w:rsid w:val="00D529B6"/>
    <w:rsid w:val="00D52BB2"/>
    <w:rsid w:val="00D5307F"/>
    <w:rsid w:val="00D533CC"/>
    <w:rsid w:val="00D53465"/>
    <w:rsid w:val="00D5390D"/>
    <w:rsid w:val="00D54702"/>
    <w:rsid w:val="00D55415"/>
    <w:rsid w:val="00D558D5"/>
    <w:rsid w:val="00D55DB5"/>
    <w:rsid w:val="00D561C1"/>
    <w:rsid w:val="00D5625E"/>
    <w:rsid w:val="00D575BA"/>
    <w:rsid w:val="00D57C56"/>
    <w:rsid w:val="00D57CCE"/>
    <w:rsid w:val="00D600C9"/>
    <w:rsid w:val="00D60587"/>
    <w:rsid w:val="00D60910"/>
    <w:rsid w:val="00D61A0D"/>
    <w:rsid w:val="00D61C2E"/>
    <w:rsid w:val="00D61CAF"/>
    <w:rsid w:val="00D6218E"/>
    <w:rsid w:val="00D63673"/>
    <w:rsid w:val="00D639A1"/>
    <w:rsid w:val="00D63CB5"/>
    <w:rsid w:val="00D64669"/>
    <w:rsid w:val="00D65BE5"/>
    <w:rsid w:val="00D660B8"/>
    <w:rsid w:val="00D66254"/>
    <w:rsid w:val="00D66787"/>
    <w:rsid w:val="00D66C88"/>
    <w:rsid w:val="00D66E94"/>
    <w:rsid w:val="00D66F53"/>
    <w:rsid w:val="00D673B0"/>
    <w:rsid w:val="00D677F6"/>
    <w:rsid w:val="00D703AE"/>
    <w:rsid w:val="00D709B5"/>
    <w:rsid w:val="00D715EE"/>
    <w:rsid w:val="00D71C69"/>
    <w:rsid w:val="00D72048"/>
    <w:rsid w:val="00D72403"/>
    <w:rsid w:val="00D72567"/>
    <w:rsid w:val="00D72CD2"/>
    <w:rsid w:val="00D72EC1"/>
    <w:rsid w:val="00D733DC"/>
    <w:rsid w:val="00D7375E"/>
    <w:rsid w:val="00D73971"/>
    <w:rsid w:val="00D7427D"/>
    <w:rsid w:val="00D74705"/>
    <w:rsid w:val="00D752A5"/>
    <w:rsid w:val="00D75327"/>
    <w:rsid w:val="00D75E22"/>
    <w:rsid w:val="00D760EE"/>
    <w:rsid w:val="00D76593"/>
    <w:rsid w:val="00D769A2"/>
    <w:rsid w:val="00D802DA"/>
    <w:rsid w:val="00D8127C"/>
    <w:rsid w:val="00D81891"/>
    <w:rsid w:val="00D81B49"/>
    <w:rsid w:val="00D82197"/>
    <w:rsid w:val="00D82E40"/>
    <w:rsid w:val="00D8308A"/>
    <w:rsid w:val="00D83583"/>
    <w:rsid w:val="00D84A1B"/>
    <w:rsid w:val="00D84CB1"/>
    <w:rsid w:val="00D8576D"/>
    <w:rsid w:val="00D86264"/>
    <w:rsid w:val="00D873C1"/>
    <w:rsid w:val="00D87799"/>
    <w:rsid w:val="00D90189"/>
    <w:rsid w:val="00D905A5"/>
    <w:rsid w:val="00D907C3"/>
    <w:rsid w:val="00D90B5B"/>
    <w:rsid w:val="00D90C15"/>
    <w:rsid w:val="00D91969"/>
    <w:rsid w:val="00D9346F"/>
    <w:rsid w:val="00D93BE5"/>
    <w:rsid w:val="00D95AD2"/>
    <w:rsid w:val="00D95CE5"/>
    <w:rsid w:val="00D95DDA"/>
    <w:rsid w:val="00D95E27"/>
    <w:rsid w:val="00D96443"/>
    <w:rsid w:val="00D96A05"/>
    <w:rsid w:val="00D971DF"/>
    <w:rsid w:val="00D97211"/>
    <w:rsid w:val="00D97826"/>
    <w:rsid w:val="00DA0114"/>
    <w:rsid w:val="00DA0177"/>
    <w:rsid w:val="00DA1B26"/>
    <w:rsid w:val="00DA26FF"/>
    <w:rsid w:val="00DA3897"/>
    <w:rsid w:val="00DA41C8"/>
    <w:rsid w:val="00DA4B21"/>
    <w:rsid w:val="00DA4E67"/>
    <w:rsid w:val="00DA5C03"/>
    <w:rsid w:val="00DA77AB"/>
    <w:rsid w:val="00DA7ACD"/>
    <w:rsid w:val="00DB1C9F"/>
    <w:rsid w:val="00DB4102"/>
    <w:rsid w:val="00DB4166"/>
    <w:rsid w:val="00DB4246"/>
    <w:rsid w:val="00DB4301"/>
    <w:rsid w:val="00DB44CF"/>
    <w:rsid w:val="00DB4A20"/>
    <w:rsid w:val="00DB4ED1"/>
    <w:rsid w:val="00DB56CC"/>
    <w:rsid w:val="00DB5E88"/>
    <w:rsid w:val="00DB62BD"/>
    <w:rsid w:val="00DB6310"/>
    <w:rsid w:val="00DB65C5"/>
    <w:rsid w:val="00DB6C59"/>
    <w:rsid w:val="00DB6FE4"/>
    <w:rsid w:val="00DB7756"/>
    <w:rsid w:val="00DB7818"/>
    <w:rsid w:val="00DB7F2B"/>
    <w:rsid w:val="00DC04E9"/>
    <w:rsid w:val="00DC065F"/>
    <w:rsid w:val="00DC0CF4"/>
    <w:rsid w:val="00DC1A21"/>
    <w:rsid w:val="00DC1DA9"/>
    <w:rsid w:val="00DC1F78"/>
    <w:rsid w:val="00DC1F7A"/>
    <w:rsid w:val="00DC3203"/>
    <w:rsid w:val="00DC42CD"/>
    <w:rsid w:val="00DC4BBC"/>
    <w:rsid w:val="00DC61E4"/>
    <w:rsid w:val="00DC631C"/>
    <w:rsid w:val="00DC639A"/>
    <w:rsid w:val="00DC6A9A"/>
    <w:rsid w:val="00DC6BB2"/>
    <w:rsid w:val="00DD1A09"/>
    <w:rsid w:val="00DD20E3"/>
    <w:rsid w:val="00DD2226"/>
    <w:rsid w:val="00DD2729"/>
    <w:rsid w:val="00DD2A6B"/>
    <w:rsid w:val="00DD2D77"/>
    <w:rsid w:val="00DD37E1"/>
    <w:rsid w:val="00DD380F"/>
    <w:rsid w:val="00DD3871"/>
    <w:rsid w:val="00DD3A86"/>
    <w:rsid w:val="00DD3B03"/>
    <w:rsid w:val="00DD412E"/>
    <w:rsid w:val="00DD4D45"/>
    <w:rsid w:val="00DD54D4"/>
    <w:rsid w:val="00DD7403"/>
    <w:rsid w:val="00DD760E"/>
    <w:rsid w:val="00DD790D"/>
    <w:rsid w:val="00DD7FE3"/>
    <w:rsid w:val="00DE1099"/>
    <w:rsid w:val="00DE1369"/>
    <w:rsid w:val="00DE1818"/>
    <w:rsid w:val="00DE1C8B"/>
    <w:rsid w:val="00DE1D2A"/>
    <w:rsid w:val="00DE2319"/>
    <w:rsid w:val="00DE24EE"/>
    <w:rsid w:val="00DE4182"/>
    <w:rsid w:val="00DE4398"/>
    <w:rsid w:val="00DE44A1"/>
    <w:rsid w:val="00DE4ACF"/>
    <w:rsid w:val="00DE5841"/>
    <w:rsid w:val="00DE5992"/>
    <w:rsid w:val="00DE5A33"/>
    <w:rsid w:val="00DE6852"/>
    <w:rsid w:val="00DE6D17"/>
    <w:rsid w:val="00DE6E7A"/>
    <w:rsid w:val="00DE7027"/>
    <w:rsid w:val="00DE7FF2"/>
    <w:rsid w:val="00DF07DA"/>
    <w:rsid w:val="00DF096F"/>
    <w:rsid w:val="00DF0BF9"/>
    <w:rsid w:val="00DF0C3E"/>
    <w:rsid w:val="00DF0EE6"/>
    <w:rsid w:val="00DF13A9"/>
    <w:rsid w:val="00DF228C"/>
    <w:rsid w:val="00DF2463"/>
    <w:rsid w:val="00DF2B77"/>
    <w:rsid w:val="00DF2CD4"/>
    <w:rsid w:val="00DF3006"/>
    <w:rsid w:val="00DF328F"/>
    <w:rsid w:val="00DF38D0"/>
    <w:rsid w:val="00DF4836"/>
    <w:rsid w:val="00DF4D6E"/>
    <w:rsid w:val="00DF540E"/>
    <w:rsid w:val="00DF5811"/>
    <w:rsid w:val="00DF6CC0"/>
    <w:rsid w:val="00DF7424"/>
    <w:rsid w:val="00DF783D"/>
    <w:rsid w:val="00DF7D9B"/>
    <w:rsid w:val="00DF7FB6"/>
    <w:rsid w:val="00E000A9"/>
    <w:rsid w:val="00E00611"/>
    <w:rsid w:val="00E02E90"/>
    <w:rsid w:val="00E0367C"/>
    <w:rsid w:val="00E04E44"/>
    <w:rsid w:val="00E0549A"/>
    <w:rsid w:val="00E06196"/>
    <w:rsid w:val="00E06D0C"/>
    <w:rsid w:val="00E07164"/>
    <w:rsid w:val="00E071C8"/>
    <w:rsid w:val="00E0742C"/>
    <w:rsid w:val="00E074A6"/>
    <w:rsid w:val="00E074AF"/>
    <w:rsid w:val="00E0763F"/>
    <w:rsid w:val="00E077E7"/>
    <w:rsid w:val="00E07AFE"/>
    <w:rsid w:val="00E109B4"/>
    <w:rsid w:val="00E11657"/>
    <w:rsid w:val="00E14A2C"/>
    <w:rsid w:val="00E17206"/>
    <w:rsid w:val="00E17545"/>
    <w:rsid w:val="00E17574"/>
    <w:rsid w:val="00E20BC2"/>
    <w:rsid w:val="00E211FE"/>
    <w:rsid w:val="00E21474"/>
    <w:rsid w:val="00E2259D"/>
    <w:rsid w:val="00E22EC3"/>
    <w:rsid w:val="00E230DC"/>
    <w:rsid w:val="00E24364"/>
    <w:rsid w:val="00E24CB5"/>
    <w:rsid w:val="00E257C1"/>
    <w:rsid w:val="00E25940"/>
    <w:rsid w:val="00E25B4F"/>
    <w:rsid w:val="00E26418"/>
    <w:rsid w:val="00E272D7"/>
    <w:rsid w:val="00E273B8"/>
    <w:rsid w:val="00E2756A"/>
    <w:rsid w:val="00E3050B"/>
    <w:rsid w:val="00E31957"/>
    <w:rsid w:val="00E31B50"/>
    <w:rsid w:val="00E32116"/>
    <w:rsid w:val="00E32D40"/>
    <w:rsid w:val="00E3384B"/>
    <w:rsid w:val="00E33FE6"/>
    <w:rsid w:val="00E342BA"/>
    <w:rsid w:val="00E3492F"/>
    <w:rsid w:val="00E34B7A"/>
    <w:rsid w:val="00E34E01"/>
    <w:rsid w:val="00E34F9F"/>
    <w:rsid w:val="00E34FFC"/>
    <w:rsid w:val="00E35AC3"/>
    <w:rsid w:val="00E35EBF"/>
    <w:rsid w:val="00E36C23"/>
    <w:rsid w:val="00E36FF1"/>
    <w:rsid w:val="00E37440"/>
    <w:rsid w:val="00E37F9A"/>
    <w:rsid w:val="00E40B32"/>
    <w:rsid w:val="00E40DB3"/>
    <w:rsid w:val="00E40EE7"/>
    <w:rsid w:val="00E4122F"/>
    <w:rsid w:val="00E425A1"/>
    <w:rsid w:val="00E42957"/>
    <w:rsid w:val="00E43C3E"/>
    <w:rsid w:val="00E45A85"/>
    <w:rsid w:val="00E45E72"/>
    <w:rsid w:val="00E45F42"/>
    <w:rsid w:val="00E46825"/>
    <w:rsid w:val="00E47497"/>
    <w:rsid w:val="00E47929"/>
    <w:rsid w:val="00E50740"/>
    <w:rsid w:val="00E51993"/>
    <w:rsid w:val="00E51E66"/>
    <w:rsid w:val="00E51EF3"/>
    <w:rsid w:val="00E52160"/>
    <w:rsid w:val="00E531E7"/>
    <w:rsid w:val="00E53FBB"/>
    <w:rsid w:val="00E55D43"/>
    <w:rsid w:val="00E55DAD"/>
    <w:rsid w:val="00E55ED6"/>
    <w:rsid w:val="00E561BA"/>
    <w:rsid w:val="00E60102"/>
    <w:rsid w:val="00E6024A"/>
    <w:rsid w:val="00E6135F"/>
    <w:rsid w:val="00E61D23"/>
    <w:rsid w:val="00E6204F"/>
    <w:rsid w:val="00E625F4"/>
    <w:rsid w:val="00E6322E"/>
    <w:rsid w:val="00E63E27"/>
    <w:rsid w:val="00E64092"/>
    <w:rsid w:val="00E64EDB"/>
    <w:rsid w:val="00E66235"/>
    <w:rsid w:val="00E6665E"/>
    <w:rsid w:val="00E672AA"/>
    <w:rsid w:val="00E67AB5"/>
    <w:rsid w:val="00E70FBC"/>
    <w:rsid w:val="00E724BA"/>
    <w:rsid w:val="00E7250F"/>
    <w:rsid w:val="00E726B7"/>
    <w:rsid w:val="00E72B02"/>
    <w:rsid w:val="00E72D18"/>
    <w:rsid w:val="00E72E21"/>
    <w:rsid w:val="00E74C0B"/>
    <w:rsid w:val="00E74D55"/>
    <w:rsid w:val="00E75670"/>
    <w:rsid w:val="00E75A42"/>
    <w:rsid w:val="00E768B9"/>
    <w:rsid w:val="00E76E7C"/>
    <w:rsid w:val="00E81A85"/>
    <w:rsid w:val="00E829DE"/>
    <w:rsid w:val="00E83920"/>
    <w:rsid w:val="00E83E7E"/>
    <w:rsid w:val="00E84BAE"/>
    <w:rsid w:val="00E84DBA"/>
    <w:rsid w:val="00E85281"/>
    <w:rsid w:val="00E861F0"/>
    <w:rsid w:val="00E863EA"/>
    <w:rsid w:val="00E86552"/>
    <w:rsid w:val="00E86912"/>
    <w:rsid w:val="00E86EDF"/>
    <w:rsid w:val="00E90FC5"/>
    <w:rsid w:val="00E9172A"/>
    <w:rsid w:val="00E92AC4"/>
    <w:rsid w:val="00E93A2D"/>
    <w:rsid w:val="00E94417"/>
    <w:rsid w:val="00E948A0"/>
    <w:rsid w:val="00E94E62"/>
    <w:rsid w:val="00E963CD"/>
    <w:rsid w:val="00E968BB"/>
    <w:rsid w:val="00E968BD"/>
    <w:rsid w:val="00E976B3"/>
    <w:rsid w:val="00EA002C"/>
    <w:rsid w:val="00EA0884"/>
    <w:rsid w:val="00EA1A74"/>
    <w:rsid w:val="00EA1E87"/>
    <w:rsid w:val="00EA24B3"/>
    <w:rsid w:val="00EA38F2"/>
    <w:rsid w:val="00EA3AA3"/>
    <w:rsid w:val="00EA3D5B"/>
    <w:rsid w:val="00EA3FC5"/>
    <w:rsid w:val="00EA526D"/>
    <w:rsid w:val="00EA53B7"/>
    <w:rsid w:val="00EA585C"/>
    <w:rsid w:val="00EA64F5"/>
    <w:rsid w:val="00EA7346"/>
    <w:rsid w:val="00EA744F"/>
    <w:rsid w:val="00EA7A9A"/>
    <w:rsid w:val="00EB04FC"/>
    <w:rsid w:val="00EB0BCF"/>
    <w:rsid w:val="00EB0BEE"/>
    <w:rsid w:val="00EB0DA2"/>
    <w:rsid w:val="00EB1445"/>
    <w:rsid w:val="00EB1BC9"/>
    <w:rsid w:val="00EB1CB4"/>
    <w:rsid w:val="00EB1F73"/>
    <w:rsid w:val="00EB2265"/>
    <w:rsid w:val="00EB2A46"/>
    <w:rsid w:val="00EB3209"/>
    <w:rsid w:val="00EB3602"/>
    <w:rsid w:val="00EB4DAB"/>
    <w:rsid w:val="00EB53C6"/>
    <w:rsid w:val="00EC09E1"/>
    <w:rsid w:val="00EC0F93"/>
    <w:rsid w:val="00EC14A9"/>
    <w:rsid w:val="00EC1EFB"/>
    <w:rsid w:val="00EC2513"/>
    <w:rsid w:val="00EC297F"/>
    <w:rsid w:val="00EC349A"/>
    <w:rsid w:val="00EC3F30"/>
    <w:rsid w:val="00EC4B4B"/>
    <w:rsid w:val="00EC60A3"/>
    <w:rsid w:val="00EC6870"/>
    <w:rsid w:val="00EC7DE9"/>
    <w:rsid w:val="00ED0452"/>
    <w:rsid w:val="00ED0936"/>
    <w:rsid w:val="00ED2808"/>
    <w:rsid w:val="00ED2A35"/>
    <w:rsid w:val="00ED38E2"/>
    <w:rsid w:val="00ED3CB1"/>
    <w:rsid w:val="00ED4AD9"/>
    <w:rsid w:val="00ED53BE"/>
    <w:rsid w:val="00ED5646"/>
    <w:rsid w:val="00ED5D0F"/>
    <w:rsid w:val="00ED62FB"/>
    <w:rsid w:val="00ED6760"/>
    <w:rsid w:val="00ED7DDE"/>
    <w:rsid w:val="00EE036F"/>
    <w:rsid w:val="00EE07EF"/>
    <w:rsid w:val="00EE0A78"/>
    <w:rsid w:val="00EE0D9A"/>
    <w:rsid w:val="00EE0FA0"/>
    <w:rsid w:val="00EE1048"/>
    <w:rsid w:val="00EE18D7"/>
    <w:rsid w:val="00EE1E07"/>
    <w:rsid w:val="00EE27A4"/>
    <w:rsid w:val="00EE2875"/>
    <w:rsid w:val="00EE37BB"/>
    <w:rsid w:val="00EE3B2E"/>
    <w:rsid w:val="00EE3CE1"/>
    <w:rsid w:val="00EE3EC5"/>
    <w:rsid w:val="00EE4364"/>
    <w:rsid w:val="00EE4AE5"/>
    <w:rsid w:val="00EE4FAE"/>
    <w:rsid w:val="00EE527C"/>
    <w:rsid w:val="00EE5499"/>
    <w:rsid w:val="00EE596D"/>
    <w:rsid w:val="00EE5C14"/>
    <w:rsid w:val="00EE67F9"/>
    <w:rsid w:val="00EE758A"/>
    <w:rsid w:val="00EF079A"/>
    <w:rsid w:val="00EF347C"/>
    <w:rsid w:val="00EF4EF9"/>
    <w:rsid w:val="00EF7B9F"/>
    <w:rsid w:val="00F004DD"/>
    <w:rsid w:val="00F015FC"/>
    <w:rsid w:val="00F0240F"/>
    <w:rsid w:val="00F02DA3"/>
    <w:rsid w:val="00F03A12"/>
    <w:rsid w:val="00F03A80"/>
    <w:rsid w:val="00F03B6D"/>
    <w:rsid w:val="00F04381"/>
    <w:rsid w:val="00F04508"/>
    <w:rsid w:val="00F04811"/>
    <w:rsid w:val="00F055C8"/>
    <w:rsid w:val="00F05BF8"/>
    <w:rsid w:val="00F05C81"/>
    <w:rsid w:val="00F06020"/>
    <w:rsid w:val="00F0609D"/>
    <w:rsid w:val="00F0725E"/>
    <w:rsid w:val="00F1141D"/>
    <w:rsid w:val="00F114B9"/>
    <w:rsid w:val="00F116E7"/>
    <w:rsid w:val="00F11985"/>
    <w:rsid w:val="00F11B04"/>
    <w:rsid w:val="00F126DA"/>
    <w:rsid w:val="00F129B6"/>
    <w:rsid w:val="00F12A56"/>
    <w:rsid w:val="00F12A92"/>
    <w:rsid w:val="00F12C17"/>
    <w:rsid w:val="00F132BB"/>
    <w:rsid w:val="00F135A5"/>
    <w:rsid w:val="00F1374C"/>
    <w:rsid w:val="00F13C0C"/>
    <w:rsid w:val="00F13EE0"/>
    <w:rsid w:val="00F14336"/>
    <w:rsid w:val="00F14A1E"/>
    <w:rsid w:val="00F1642F"/>
    <w:rsid w:val="00F17419"/>
    <w:rsid w:val="00F20F17"/>
    <w:rsid w:val="00F20F9B"/>
    <w:rsid w:val="00F21436"/>
    <w:rsid w:val="00F219C4"/>
    <w:rsid w:val="00F21C47"/>
    <w:rsid w:val="00F220DE"/>
    <w:rsid w:val="00F236FF"/>
    <w:rsid w:val="00F24080"/>
    <w:rsid w:val="00F24568"/>
    <w:rsid w:val="00F248C8"/>
    <w:rsid w:val="00F24E25"/>
    <w:rsid w:val="00F26C52"/>
    <w:rsid w:val="00F2700E"/>
    <w:rsid w:val="00F2798C"/>
    <w:rsid w:val="00F27CC7"/>
    <w:rsid w:val="00F27F23"/>
    <w:rsid w:val="00F3042C"/>
    <w:rsid w:val="00F31831"/>
    <w:rsid w:val="00F31C02"/>
    <w:rsid w:val="00F3296D"/>
    <w:rsid w:val="00F329A4"/>
    <w:rsid w:val="00F333CA"/>
    <w:rsid w:val="00F34332"/>
    <w:rsid w:val="00F3445E"/>
    <w:rsid w:val="00F34FBB"/>
    <w:rsid w:val="00F35EB5"/>
    <w:rsid w:val="00F35F1D"/>
    <w:rsid w:val="00F36549"/>
    <w:rsid w:val="00F36661"/>
    <w:rsid w:val="00F36F41"/>
    <w:rsid w:val="00F370BA"/>
    <w:rsid w:val="00F374F5"/>
    <w:rsid w:val="00F3795F"/>
    <w:rsid w:val="00F37AF2"/>
    <w:rsid w:val="00F37C7C"/>
    <w:rsid w:val="00F37E85"/>
    <w:rsid w:val="00F40BA5"/>
    <w:rsid w:val="00F40CA0"/>
    <w:rsid w:val="00F40EFA"/>
    <w:rsid w:val="00F40F38"/>
    <w:rsid w:val="00F411BB"/>
    <w:rsid w:val="00F413C0"/>
    <w:rsid w:val="00F41D9E"/>
    <w:rsid w:val="00F41F53"/>
    <w:rsid w:val="00F43150"/>
    <w:rsid w:val="00F435B1"/>
    <w:rsid w:val="00F4374F"/>
    <w:rsid w:val="00F44A95"/>
    <w:rsid w:val="00F45964"/>
    <w:rsid w:val="00F46A2B"/>
    <w:rsid w:val="00F46AEA"/>
    <w:rsid w:val="00F471AA"/>
    <w:rsid w:val="00F47D0C"/>
    <w:rsid w:val="00F47EF0"/>
    <w:rsid w:val="00F5015F"/>
    <w:rsid w:val="00F509B6"/>
    <w:rsid w:val="00F511A6"/>
    <w:rsid w:val="00F51DAC"/>
    <w:rsid w:val="00F52297"/>
    <w:rsid w:val="00F522C6"/>
    <w:rsid w:val="00F530DC"/>
    <w:rsid w:val="00F53501"/>
    <w:rsid w:val="00F53BBF"/>
    <w:rsid w:val="00F542D4"/>
    <w:rsid w:val="00F549B0"/>
    <w:rsid w:val="00F54F02"/>
    <w:rsid w:val="00F54F57"/>
    <w:rsid w:val="00F55842"/>
    <w:rsid w:val="00F56575"/>
    <w:rsid w:val="00F568A4"/>
    <w:rsid w:val="00F56B08"/>
    <w:rsid w:val="00F57028"/>
    <w:rsid w:val="00F57706"/>
    <w:rsid w:val="00F605F2"/>
    <w:rsid w:val="00F60FA6"/>
    <w:rsid w:val="00F61570"/>
    <w:rsid w:val="00F63426"/>
    <w:rsid w:val="00F63BFC"/>
    <w:rsid w:val="00F64A3D"/>
    <w:rsid w:val="00F6533B"/>
    <w:rsid w:val="00F65CE7"/>
    <w:rsid w:val="00F66B3B"/>
    <w:rsid w:val="00F672D0"/>
    <w:rsid w:val="00F67566"/>
    <w:rsid w:val="00F677D3"/>
    <w:rsid w:val="00F67E6D"/>
    <w:rsid w:val="00F67FEB"/>
    <w:rsid w:val="00F70E87"/>
    <w:rsid w:val="00F717E9"/>
    <w:rsid w:val="00F722F9"/>
    <w:rsid w:val="00F7246B"/>
    <w:rsid w:val="00F73301"/>
    <w:rsid w:val="00F73B52"/>
    <w:rsid w:val="00F73DA8"/>
    <w:rsid w:val="00F73F5D"/>
    <w:rsid w:val="00F74C7D"/>
    <w:rsid w:val="00F7555E"/>
    <w:rsid w:val="00F75ADF"/>
    <w:rsid w:val="00F77B59"/>
    <w:rsid w:val="00F77D92"/>
    <w:rsid w:val="00F800CF"/>
    <w:rsid w:val="00F80334"/>
    <w:rsid w:val="00F80624"/>
    <w:rsid w:val="00F80799"/>
    <w:rsid w:val="00F80F37"/>
    <w:rsid w:val="00F826A3"/>
    <w:rsid w:val="00F83E94"/>
    <w:rsid w:val="00F84489"/>
    <w:rsid w:val="00F84CA6"/>
    <w:rsid w:val="00F84F97"/>
    <w:rsid w:val="00F850F8"/>
    <w:rsid w:val="00F85494"/>
    <w:rsid w:val="00F8611E"/>
    <w:rsid w:val="00F86579"/>
    <w:rsid w:val="00F86D73"/>
    <w:rsid w:val="00F86E56"/>
    <w:rsid w:val="00F87B60"/>
    <w:rsid w:val="00F87BDA"/>
    <w:rsid w:val="00F87F8E"/>
    <w:rsid w:val="00F90897"/>
    <w:rsid w:val="00F90F6A"/>
    <w:rsid w:val="00F91057"/>
    <w:rsid w:val="00F9126D"/>
    <w:rsid w:val="00F91426"/>
    <w:rsid w:val="00F9175A"/>
    <w:rsid w:val="00F92122"/>
    <w:rsid w:val="00F93895"/>
    <w:rsid w:val="00F94ABB"/>
    <w:rsid w:val="00F94FA0"/>
    <w:rsid w:val="00F950F8"/>
    <w:rsid w:val="00F95C9A"/>
    <w:rsid w:val="00F96047"/>
    <w:rsid w:val="00F962F6"/>
    <w:rsid w:val="00F969C3"/>
    <w:rsid w:val="00F96A97"/>
    <w:rsid w:val="00F96CD1"/>
    <w:rsid w:val="00F97180"/>
    <w:rsid w:val="00F971CB"/>
    <w:rsid w:val="00F977A5"/>
    <w:rsid w:val="00F97AE6"/>
    <w:rsid w:val="00FA129C"/>
    <w:rsid w:val="00FA1A3F"/>
    <w:rsid w:val="00FA213A"/>
    <w:rsid w:val="00FA2B44"/>
    <w:rsid w:val="00FA4B16"/>
    <w:rsid w:val="00FA5082"/>
    <w:rsid w:val="00FA5668"/>
    <w:rsid w:val="00FA670F"/>
    <w:rsid w:val="00FA7808"/>
    <w:rsid w:val="00FA7E84"/>
    <w:rsid w:val="00FB01F0"/>
    <w:rsid w:val="00FB1154"/>
    <w:rsid w:val="00FB1C09"/>
    <w:rsid w:val="00FB2CED"/>
    <w:rsid w:val="00FB320D"/>
    <w:rsid w:val="00FB37D8"/>
    <w:rsid w:val="00FB3B40"/>
    <w:rsid w:val="00FB3CE5"/>
    <w:rsid w:val="00FB458B"/>
    <w:rsid w:val="00FB4A07"/>
    <w:rsid w:val="00FB4BB0"/>
    <w:rsid w:val="00FB5016"/>
    <w:rsid w:val="00FB51D5"/>
    <w:rsid w:val="00FB58EC"/>
    <w:rsid w:val="00FB6555"/>
    <w:rsid w:val="00FB674A"/>
    <w:rsid w:val="00FB6BE9"/>
    <w:rsid w:val="00FB7715"/>
    <w:rsid w:val="00FC065B"/>
    <w:rsid w:val="00FC0E7F"/>
    <w:rsid w:val="00FC1323"/>
    <w:rsid w:val="00FC14D5"/>
    <w:rsid w:val="00FC3806"/>
    <w:rsid w:val="00FC3A6B"/>
    <w:rsid w:val="00FC3CE8"/>
    <w:rsid w:val="00FC4183"/>
    <w:rsid w:val="00FC4559"/>
    <w:rsid w:val="00FC52E8"/>
    <w:rsid w:val="00FC5FB0"/>
    <w:rsid w:val="00FC6248"/>
    <w:rsid w:val="00FC696B"/>
    <w:rsid w:val="00FC69E5"/>
    <w:rsid w:val="00FC6F5F"/>
    <w:rsid w:val="00FC7809"/>
    <w:rsid w:val="00FC784B"/>
    <w:rsid w:val="00FC7E31"/>
    <w:rsid w:val="00FD01AB"/>
    <w:rsid w:val="00FD0DFF"/>
    <w:rsid w:val="00FD13DB"/>
    <w:rsid w:val="00FD15B0"/>
    <w:rsid w:val="00FD3187"/>
    <w:rsid w:val="00FD4676"/>
    <w:rsid w:val="00FD4CE5"/>
    <w:rsid w:val="00FD676C"/>
    <w:rsid w:val="00FD67B0"/>
    <w:rsid w:val="00FE0239"/>
    <w:rsid w:val="00FE0D43"/>
    <w:rsid w:val="00FE28D4"/>
    <w:rsid w:val="00FE3BFB"/>
    <w:rsid w:val="00FE4C0C"/>
    <w:rsid w:val="00FE5103"/>
    <w:rsid w:val="00FE5455"/>
    <w:rsid w:val="00FE67EA"/>
    <w:rsid w:val="00FE6842"/>
    <w:rsid w:val="00FE7CC2"/>
    <w:rsid w:val="00FE7EE2"/>
    <w:rsid w:val="00FF0B6F"/>
    <w:rsid w:val="00FF0C8C"/>
    <w:rsid w:val="00FF0C92"/>
    <w:rsid w:val="00FF12EC"/>
    <w:rsid w:val="00FF13FC"/>
    <w:rsid w:val="00FF2B5B"/>
    <w:rsid w:val="00FF2C93"/>
    <w:rsid w:val="00FF326B"/>
    <w:rsid w:val="00FF3CD5"/>
    <w:rsid w:val="00FF3DD9"/>
    <w:rsid w:val="00FF53A6"/>
    <w:rsid w:val="00FF55DA"/>
    <w:rsid w:val="00FF6318"/>
    <w:rsid w:val="00FF675C"/>
    <w:rsid w:val="00FF6D18"/>
    <w:rsid w:val="00FF73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0EBC89"/>
  <w15:chartTrackingRefBased/>
  <w15:docId w15:val="{4E2D9608-BB48-4737-9D0D-4D382614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0C7"/>
    <w:pPr>
      <w:overflowPunct w:val="0"/>
      <w:autoSpaceDE w:val="0"/>
      <w:autoSpaceDN w:val="0"/>
      <w:adjustRightInd w:val="0"/>
      <w:spacing w:before="120"/>
      <w:jc w:val="both"/>
      <w:textAlignment w:val="baseline"/>
    </w:pPr>
    <w:rPr>
      <w:color w:val="000000"/>
      <w:sz w:val="22"/>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sid w:val="00120EAE"/>
    <w:pPr>
      <w:spacing w:before="240" w:after="240"/>
      <w:ind w:left="1531" w:hanging="1247"/>
    </w:pPr>
    <w:rPr>
      <w:color w:val="FF0000"/>
      <w:sz w:val="2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120EAE"/>
    <w:rPr>
      <w:rFonts w:eastAsia="Times New Roman"/>
      <w:color w:val="FF0000"/>
      <w:lang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Revision">
    <w:name w:val="Revision"/>
    <w:hidden/>
    <w:uiPriority w:val="71"/>
    <w:unhideWhenUsed/>
    <w:rsid w:val="00792E8C"/>
    <w:rPr>
      <w:color w:val="000000"/>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5F6715"/>
    <w:pPr>
      <w:overflowPunct/>
      <w:autoSpaceDE/>
      <w:autoSpaceDN/>
      <w:adjustRightInd/>
      <w:ind w:left="720"/>
      <w:textAlignment w:val="auto"/>
    </w:pPr>
    <w:rPr>
      <w:rFonts w:eastAsia="Times New Roman"/>
      <w:noProof/>
      <w:color w:val="auto"/>
      <w:szCs w:val="22"/>
    </w:rPr>
  </w:style>
  <w:style w:type="paragraph" w:customStyle="1" w:styleId="tah0">
    <w:name w:val="tah"/>
    <w:basedOn w:val="Normal"/>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Emphasis">
    <w:name w:val="Emphasis"/>
    <w:qFormat/>
    <w:rsid w:val="00C90345"/>
    <w:rPr>
      <w:i/>
      <w:iCs/>
    </w:rPr>
  </w:style>
  <w:style w:type="table" w:customStyle="1" w:styleId="TableGrid1">
    <w:name w:val="Table Grid1"/>
    <w:basedOn w:val="TableNormal"/>
    <w:next w:val="TableGrid"/>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EXChar">
    <w:name w:val="EX Char"/>
    <w:link w:val="EX"/>
    <w:locked/>
    <w:rsid w:val="00945E2A"/>
    <w:rPr>
      <w:rFonts w:eastAsia="Times New Roman"/>
      <w:color w:val="000000"/>
      <w:sz w:val="22"/>
      <w:lang w:eastAsia="ja-JP"/>
    </w:rPr>
  </w:style>
  <w:style w:type="paragraph" w:customStyle="1" w:styleId="Tablecontents">
    <w:name w:val="Table contents"/>
    <w:basedOn w:val="Normal"/>
    <w:rsid w:val="00EA3D5B"/>
    <w:pPr>
      <w:overflowPunct/>
      <w:autoSpaceDE/>
      <w:autoSpaceDN/>
      <w:adjustRightInd/>
      <w:spacing w:before="60" w:after="60"/>
      <w:textAlignment w:val="auto"/>
    </w:pPr>
    <w:rPr>
      <w:rFonts w:ascii="Arial" w:eastAsia="Gulim" w:hAnsi="Arial" w:cs="Arial"/>
      <w:color w:val="auto"/>
      <w:sz w:val="24"/>
      <w:szCs w:val="24"/>
      <w:lang w:eastAsia="en-US"/>
    </w:rPr>
  </w:style>
  <w:style w:type="character" w:customStyle="1" w:styleId="B1Char1">
    <w:name w:val="B1 Char1"/>
    <w:rsid w:val="007F5859"/>
    <w:rPr>
      <w:color w:val="000000"/>
      <w:lang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7146FE"/>
    <w:rPr>
      <w:rFonts w:eastAsia="Times New Roman"/>
      <w:noProof/>
      <w:sz w:val="22"/>
      <w:szCs w:val="22"/>
      <w:lang w:eastAsia="ja-JP"/>
    </w:rPr>
  </w:style>
  <w:style w:type="paragraph" w:customStyle="1" w:styleId="a">
    <w:name w:val="머리말"/>
    <w:next w:val="Normal"/>
    <w:rsid w:val="006B72AA"/>
    <w:pPr>
      <w:widowControl w:val="0"/>
      <w:autoSpaceDE w:val="0"/>
      <w:autoSpaceDN w:val="0"/>
      <w:adjustRightInd w:val="0"/>
      <w:spacing w:line="320" w:lineRule="atLeast"/>
    </w:pPr>
    <w:rPr>
      <w:rFonts w:ascii="Batang" w:eastAsia="Batang" w:hAnsi="Batang" w:cs="Batang"/>
      <w:color w:val="000000"/>
      <w:lang w:val="en-US" w:eastAsia="ko-KR"/>
    </w:rPr>
  </w:style>
  <w:style w:type="paragraph" w:customStyle="1" w:styleId="LSHeader">
    <w:name w:val="LSHeader"/>
    <w:rsid w:val="007E10A0"/>
    <w:pPr>
      <w:tabs>
        <w:tab w:val="right" w:pos="9781"/>
      </w:tabs>
    </w:pPr>
    <w:rPr>
      <w:rFonts w:ascii="Arial" w:eastAsia="SimSun" w:hAnsi="Arial"/>
      <w:b/>
      <w:sz w:val="24"/>
      <w:lang w:val="en-US"/>
    </w:rPr>
  </w:style>
  <w:style w:type="character" w:customStyle="1" w:styleId="TALCar">
    <w:name w:val="TAL Car"/>
    <w:rsid w:val="00CF5C03"/>
    <w:rPr>
      <w:rFonts w:ascii="Arial" w:eastAsia="Times New Roman" w:hAnsi="Arial"/>
      <w:sz w:val="18"/>
    </w:rPr>
  </w:style>
  <w:style w:type="character" w:customStyle="1" w:styleId="Heading3Char">
    <w:name w:val="Heading 3 Char"/>
    <w:link w:val="Heading3"/>
    <w:rsid w:val="00347F90"/>
    <w:rPr>
      <w:rFonts w:ascii="Arial" w:hAnsi="Arial"/>
      <w:sz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08934560">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594226-124C-4D67-8DC3-16A469434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2163</Words>
  <Characters>12330</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14465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Samsung</cp:lastModifiedBy>
  <cp:revision>2</cp:revision>
  <cp:lastPrinted>2017-01-31T19:04:00Z</cp:lastPrinted>
  <dcterms:created xsi:type="dcterms:W3CDTF">2025-10-03T14:50:00Z</dcterms:created>
  <dcterms:modified xsi:type="dcterms:W3CDTF">2025-10-03T14:50:00Z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AEYAMAAwAEIAOQBEADcAQgBEADkAOAA2AEIAOABCADQANABDADYAMgAxAEMAMwBDADUARQAzAEQA
MAA2ADkAMAAxADUAOABBADEAMgBDAEIAAAA=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y fmtid="{D5CDD505-2E9C-101B-9397-08002B2CF9AE}" pid="10" name="FLCMData">
    <vt:lpwstr>BC89196E6E473BC9E50F47F46D6127B4FF112A9D4901057B28821B20197ED73314810CA7830056CA6A2FB96343F8183A210B436DD834520CD8FAC0B9BCA5D87D</vt:lpwstr>
  </property>
</Properties>
</file>